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F6E" w:rsidRPr="00BE489D" w:rsidRDefault="00436F6E" w:rsidP="00DF487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489D">
        <w:rPr>
          <w:rFonts w:ascii="Times New Roman" w:hAnsi="Times New Roman"/>
          <w:b/>
          <w:sz w:val="28"/>
          <w:szCs w:val="28"/>
        </w:rPr>
        <w:t xml:space="preserve">Тренировочная работа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489D">
        <w:rPr>
          <w:rFonts w:ascii="Times New Roman" w:hAnsi="Times New Roman"/>
          <w:b/>
          <w:sz w:val="28"/>
          <w:szCs w:val="28"/>
        </w:rPr>
        <w:t>по математике     11 класс</w:t>
      </w:r>
    </w:p>
    <w:p w:rsidR="00436F6E" w:rsidRDefault="00436F6E" w:rsidP="00DF487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BE489D">
        <w:rPr>
          <w:rFonts w:ascii="Times New Roman" w:hAnsi="Times New Roman"/>
          <w:b/>
          <w:sz w:val="28"/>
          <w:szCs w:val="28"/>
        </w:rPr>
        <w:t xml:space="preserve">Вариант  </w:t>
      </w:r>
      <w:r>
        <w:rPr>
          <w:rFonts w:ascii="Times New Roman" w:hAnsi="Times New Roman"/>
          <w:b/>
          <w:sz w:val="28"/>
          <w:szCs w:val="28"/>
        </w:rPr>
        <w:t>2 (базовый)</w:t>
      </w:r>
    </w:p>
    <w:p w:rsidR="00436F6E" w:rsidRDefault="00436F6E" w:rsidP="00DF487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436F6E" w:rsidRPr="002D3A12" w:rsidRDefault="00436F6E" w:rsidP="00B72C9C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Ответом к каждому заданию является конечная десятичная дробь, целое число или последовательность цифр. Запишите ответы к заданиям в поле ответа в тексте работы, а затем перенесите в бланк ответов №1 справа от номера соответствующего задания. Если ответом является последовательность цифр, то запишите эту последовательность в бланк ответов № 1 </w:t>
      </w:r>
      <w:r w:rsidRPr="002D3A12">
        <w:rPr>
          <w:rFonts w:ascii="Times New Roman" w:hAnsi="Times New Roman"/>
          <w:b/>
          <w:sz w:val="28"/>
          <w:szCs w:val="28"/>
          <w:u w:val="single"/>
        </w:rPr>
        <w:t>без пробелов, запятых и других дополнительных символов.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D3A12">
        <w:rPr>
          <w:rFonts w:ascii="Times New Roman" w:hAnsi="Times New Roman"/>
          <w:b/>
          <w:sz w:val="28"/>
          <w:szCs w:val="28"/>
        </w:rPr>
        <w:t>Каждую цифру,</w:t>
      </w:r>
      <w:r>
        <w:rPr>
          <w:rFonts w:ascii="Times New Roman" w:hAnsi="Times New Roman"/>
          <w:b/>
          <w:sz w:val="28"/>
          <w:szCs w:val="28"/>
        </w:rPr>
        <w:t xml:space="preserve"> знак «минус»  и запятую пишите в отдельной клеточке. Единицы измерений писать не нужно.</w:t>
      </w:r>
    </w:p>
    <w:p w:rsidR="00436F6E" w:rsidRDefault="00436F6E" w:rsidP="00C25AF7">
      <w:pPr>
        <w:pStyle w:val="NoSpacing"/>
        <w:rPr>
          <w:rFonts w:ascii="Times New Roman" w:hAnsi="Times New Roman"/>
          <w:sz w:val="28"/>
          <w:szCs w:val="28"/>
        </w:rPr>
      </w:pPr>
      <w:r w:rsidRPr="00EE5489">
        <w:rPr>
          <w:rFonts w:ascii="Times New Roman" w:hAnsi="Times New Roman"/>
          <w:b/>
          <w:sz w:val="28"/>
          <w:szCs w:val="28"/>
        </w:rPr>
        <w:t>1</w:t>
      </w:r>
      <w:r w:rsidRPr="00EE5489">
        <w:rPr>
          <w:rFonts w:ascii="Times New Roman" w:hAnsi="Times New Roman"/>
          <w:sz w:val="28"/>
          <w:szCs w:val="28"/>
        </w:rPr>
        <w:t xml:space="preserve">. </w:t>
      </w:r>
      <w:r w:rsidRPr="00A071B7">
        <w:rPr>
          <w:rFonts w:ascii="Times New Roman" w:hAnsi="Times New Roman"/>
          <w:sz w:val="28"/>
          <w:szCs w:val="28"/>
        </w:rPr>
        <w:t>Найдите значение выражения</w:t>
      </w:r>
      <w:r>
        <w:rPr>
          <w:rFonts w:ascii="Times New Roman" w:hAnsi="Times New Roman"/>
          <w:sz w:val="28"/>
          <w:szCs w:val="28"/>
        </w:rPr>
        <w:t>:</w:t>
      </w:r>
      <w:r w:rsidRPr="00A071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3549">
        <w:rPr>
          <w:position w:val="-24"/>
        </w:rPr>
        <w:object w:dxaOrig="1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44.25pt" o:ole="">
            <v:imagedata r:id="rId4" o:title=""/>
          </v:shape>
          <o:OLEObject Type="Embed" ProgID="Equation.3" ShapeID="_x0000_i1025" DrawAspect="Content" ObjectID="_1649103072" r:id="rId5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Default="00436F6E" w:rsidP="00C25AF7">
      <w:pPr>
        <w:pStyle w:val="NoSpacing"/>
        <w:rPr>
          <w:position w:val="-10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EE5489">
        <w:rPr>
          <w:rFonts w:ascii="Times New Roman" w:hAnsi="Times New Roman"/>
          <w:sz w:val="28"/>
          <w:szCs w:val="28"/>
        </w:rPr>
        <w:t xml:space="preserve">. </w:t>
      </w:r>
      <w:r w:rsidRPr="00A071B7">
        <w:rPr>
          <w:rFonts w:ascii="Times New Roman" w:hAnsi="Times New Roman"/>
          <w:sz w:val="28"/>
          <w:szCs w:val="28"/>
        </w:rPr>
        <w:t>Найдите значение выражения</w:t>
      </w:r>
      <w:r>
        <w:rPr>
          <w:rFonts w:ascii="Times New Roman" w:hAnsi="Times New Roman"/>
          <w:sz w:val="28"/>
          <w:szCs w:val="28"/>
        </w:rPr>
        <w:t>:</w:t>
      </w:r>
      <w:r w:rsidRPr="00A071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393549">
        <w:rPr>
          <w:position w:val="-24"/>
        </w:rPr>
        <w:object w:dxaOrig="1480" w:dyaOrig="680">
          <v:shape id="_x0000_i1026" type="#_x0000_t75" style="width:107.25pt;height:48pt" o:ole="">
            <v:imagedata r:id="rId6" o:title=""/>
          </v:shape>
          <o:OLEObject Type="Embed" ProgID="Equation.3" ShapeID="_x0000_i1026" DrawAspect="Content" ObjectID="_1649103073" r:id="rId7"/>
        </w:objec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Pr="00393549" w:rsidRDefault="00436F6E" w:rsidP="00C25AF7">
      <w:pPr>
        <w:pStyle w:val="NoSpacing"/>
        <w:rPr>
          <w:rFonts w:ascii="Times New Roman" w:hAnsi="Times New Roman"/>
          <w:sz w:val="28"/>
          <w:szCs w:val="28"/>
        </w:rPr>
      </w:pPr>
      <w:r w:rsidRPr="00392F35">
        <w:rPr>
          <w:rFonts w:ascii="Times New Roman" w:hAnsi="Times New Roman"/>
          <w:b/>
          <w:sz w:val="28"/>
          <w:szCs w:val="28"/>
        </w:rPr>
        <w:t>3</w:t>
      </w:r>
      <w:r w:rsidRPr="000E668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школе девочки составляют 51 % числа всех учащихся. Сколько в этой школе девочек, если их на 8 человек больше, чем мальчиков?</w: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Pr="000E6687" w:rsidRDefault="00436F6E" w:rsidP="00C25AF7">
      <w:pPr>
        <w:pStyle w:val="NoSpacing"/>
        <w:rPr>
          <w:rFonts w:ascii="Times New Roman" w:hAnsi="Times New Roman"/>
          <w:sz w:val="28"/>
          <w:szCs w:val="28"/>
        </w:rPr>
      </w:pPr>
    </w:p>
    <w:p w:rsidR="00436F6E" w:rsidRDefault="00436F6E" w:rsidP="00C25AF7">
      <w:pPr>
        <w:pStyle w:val="NoSpacing"/>
        <w:rPr>
          <w:position w:val="-24"/>
        </w:rPr>
      </w:pPr>
      <w:r w:rsidRPr="00A16D94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670D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Среднее гармоническое трёх чисел  </w:t>
      </w:r>
      <w:r w:rsidRPr="00A62B62">
        <w:rPr>
          <w:rFonts w:ascii="Times New Roman" w:hAnsi="Times New Roman"/>
          <w:i/>
          <w:sz w:val="32"/>
          <w:szCs w:val="32"/>
        </w:rPr>
        <w:t>а</w:t>
      </w:r>
      <w:r w:rsidRPr="00A62B62">
        <w:rPr>
          <w:rFonts w:ascii="Times New Roman" w:hAnsi="Times New Roman"/>
          <w:sz w:val="28"/>
          <w:szCs w:val="28"/>
        </w:rPr>
        <w:t xml:space="preserve">, </w:t>
      </w:r>
      <w:r w:rsidRPr="00A62B62">
        <w:rPr>
          <w:rFonts w:ascii="Times New Roman" w:hAnsi="Times New Roman"/>
          <w:i/>
          <w:sz w:val="32"/>
          <w:szCs w:val="32"/>
          <w:lang w:val="en-US"/>
        </w:rPr>
        <w:t>b</w:t>
      </w:r>
      <w:r w:rsidRPr="00A62B62">
        <w:rPr>
          <w:rFonts w:ascii="Times New Roman" w:hAnsi="Times New Roman"/>
          <w:sz w:val="28"/>
          <w:szCs w:val="28"/>
        </w:rPr>
        <w:t xml:space="preserve"> и </w:t>
      </w:r>
      <w:r w:rsidRPr="00A62B62">
        <w:rPr>
          <w:rFonts w:ascii="Times New Roman" w:hAnsi="Times New Roman"/>
          <w:i/>
          <w:sz w:val="32"/>
          <w:szCs w:val="32"/>
        </w:rPr>
        <w:t>с</w:t>
      </w:r>
      <w:r>
        <w:rPr>
          <w:rFonts w:ascii="Times New Roman" w:hAnsi="Times New Roman"/>
          <w:i/>
          <w:sz w:val="32"/>
          <w:szCs w:val="32"/>
        </w:rPr>
        <w:t xml:space="preserve">, </w:t>
      </w:r>
      <w:r w:rsidRPr="00226B1D">
        <w:rPr>
          <w:rFonts w:ascii="Times New Roman" w:hAnsi="Times New Roman"/>
          <w:sz w:val="28"/>
          <w:szCs w:val="28"/>
        </w:rPr>
        <w:t>вычисляется по формуле</w:t>
      </w:r>
      <w:r w:rsidRPr="00A16D94">
        <w:rPr>
          <w:rFonts w:ascii="Times New Roman" w:hAnsi="Times New Roman"/>
          <w:position w:val="-32"/>
          <w:sz w:val="28"/>
          <w:szCs w:val="28"/>
        </w:rPr>
        <w:object w:dxaOrig="2299" w:dyaOrig="800">
          <v:shape id="_x0000_i1027" type="#_x0000_t75" style="width:140.25pt;height:49.5pt" o:ole="">
            <v:imagedata r:id="rId8" o:title=""/>
          </v:shape>
          <o:OLEObject Type="Embed" ProgID="Equation.3" ShapeID="_x0000_i1027" DrawAspect="Content" ObjectID="_1649103074" r:id="rId9"/>
        </w:object>
      </w:r>
      <w:r>
        <w:rPr>
          <w:rFonts w:ascii="Times New Roman" w:hAnsi="Times New Roman"/>
          <w:sz w:val="28"/>
          <w:szCs w:val="28"/>
        </w:rPr>
        <w:t xml:space="preserve">Найти среднее гармоническое чисел  </w:t>
      </w:r>
      <w:r w:rsidRPr="00340BF8">
        <w:rPr>
          <w:position w:val="-24"/>
        </w:rPr>
        <w:object w:dxaOrig="1560" w:dyaOrig="620">
          <v:shape id="_x0000_i1028" type="#_x0000_t75" style="width:96pt;height:38.25pt" o:ole="">
            <v:imagedata r:id="rId10" o:title=""/>
          </v:shape>
          <o:OLEObject Type="Embed" ProgID="Equation.3" ShapeID="_x0000_i1028" DrawAspect="Content" ObjectID="_1649103075" r:id="rId11"/>
        </w:objec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>
        <w:rPr>
          <w:position w:val="-24"/>
        </w:rPr>
        <w:t xml:space="preserve">    </w:t>
      </w: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Default="00436F6E" w:rsidP="00C25AF7">
      <w:pPr>
        <w:pStyle w:val="NoSpacing"/>
      </w:pPr>
      <w:r>
        <w:rPr>
          <w:position w:val="-24"/>
        </w:rPr>
        <w:t xml:space="preserve">                                        </w:t>
      </w:r>
    </w:p>
    <w:p w:rsidR="00436F6E" w:rsidRDefault="00436F6E" w:rsidP="00E01623">
      <w:pPr>
        <w:rPr>
          <w:position w:val="-28"/>
        </w:rPr>
      </w:pPr>
      <w:r w:rsidRPr="00E01623">
        <w:rPr>
          <w:rFonts w:ascii="Times New Roman" w:hAnsi="Times New Roman"/>
          <w:b/>
          <w:color w:val="000000"/>
          <w:sz w:val="28"/>
          <w:szCs w:val="28"/>
        </w:rPr>
        <w:t>5. </w:t>
      </w:r>
      <w:r w:rsidRPr="00E01623">
        <w:rPr>
          <w:rFonts w:ascii="Times New Roman" w:hAnsi="Times New Roman"/>
          <w:color w:val="000000"/>
          <w:sz w:val="28"/>
          <w:szCs w:val="28"/>
        </w:rPr>
        <w:t>Вычислите:</w:t>
      </w:r>
      <w:r w:rsidRPr="00F72D17">
        <w:rPr>
          <w:color w:val="000000"/>
          <w:sz w:val="28"/>
          <w:szCs w:val="28"/>
        </w:rPr>
        <w:t xml:space="preserve"> </w:t>
      </w:r>
      <w:r w:rsidRPr="00393549">
        <w:rPr>
          <w:position w:val="-30"/>
        </w:rPr>
        <w:object w:dxaOrig="1300" w:dyaOrig="720">
          <v:shape id="_x0000_i1029" type="#_x0000_t75" style="width:88.5pt;height:48pt" o:ole="">
            <v:imagedata r:id="rId12" o:title=""/>
          </v:shape>
          <o:OLEObject Type="Embed" ProgID="Equation.3" ShapeID="_x0000_i1029" DrawAspect="Content" ObjectID="_1649103076" r:id="rId13"/>
        </w:object>
      </w:r>
      <w:r w:rsidRPr="00F72D17">
        <w:rPr>
          <w:color w:val="000000"/>
          <w:sz w:val="28"/>
          <w:szCs w:val="28"/>
        </w:rPr>
        <w:t xml:space="preserve">  </w: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Pr="00393549" w:rsidRDefault="00436F6E" w:rsidP="003D37A2">
      <w:pPr>
        <w:pStyle w:val="NoSpacing"/>
        <w:rPr>
          <w:rFonts w:ascii="Times New Roman" w:hAnsi="Times New Roman"/>
          <w:sz w:val="28"/>
          <w:szCs w:val="28"/>
        </w:rPr>
      </w:pPr>
      <w:r w:rsidRPr="00BD1A1E">
        <w:rPr>
          <w:rFonts w:ascii="Times New Roman" w:hAnsi="Times New Roman"/>
          <w:b/>
          <w:sz w:val="28"/>
          <w:szCs w:val="28"/>
        </w:rPr>
        <w:t>6</w:t>
      </w:r>
      <w:r w:rsidRPr="00BD1A1E">
        <w:rPr>
          <w:rFonts w:ascii="Times New Roman" w:hAnsi="Times New Roman"/>
          <w:sz w:val="28"/>
          <w:szCs w:val="28"/>
        </w:rPr>
        <w:t>.</w:t>
      </w:r>
      <w:r w:rsidRPr="003D37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мужском общежитии института в каждой комнате можно поселить не более трёх человек. Какое наименьшее количество комнат нужно для поселения 79 иногородних студентов?</w: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Default="00436F6E" w:rsidP="00C25AF7">
      <w:pPr>
        <w:pStyle w:val="NoSpacing"/>
        <w:rPr>
          <w:rFonts w:ascii="Times New Roman" w:hAnsi="Times New Roman"/>
          <w:sz w:val="28"/>
          <w:szCs w:val="28"/>
        </w:rPr>
      </w:pPr>
      <w:r w:rsidRPr="001B4A98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.Найдите корень уравнения      </w:t>
      </w:r>
      <w:r w:rsidRPr="0032006B">
        <w:rPr>
          <w:position w:val="-28"/>
          <w:sz w:val="28"/>
          <w:szCs w:val="28"/>
          <w:lang w:val="en-US"/>
        </w:rPr>
        <w:pict>
          <v:shape id="_x0000_i1030" type="#_x0000_t75" style="width:135.75pt;height:47.25pt">
            <v:imagedata r:id="rId14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Pr="009715DC" w:rsidRDefault="00436F6E" w:rsidP="00E54ED7">
      <w:pPr>
        <w:rPr>
          <w:rFonts w:ascii="Times New Roman" w:hAnsi="Times New Roman"/>
          <w:sz w:val="28"/>
          <w:szCs w:val="28"/>
        </w:rPr>
      </w:pPr>
      <w:r w:rsidRPr="0038009D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E54E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Квартира состоит из двух комнат, кухни, коридора и санузла(см. чертёж). Первая комната имеет </w:t>
      </w:r>
      <w:smartTag w:uri="urn:schemas-microsoft-com:office:smarttags" w:element="metricconverter">
        <w:smartTagPr>
          <w:attr w:name="ProductID" w:val="4 м"/>
        </w:smartTagPr>
        <w:r>
          <w:rPr>
            <w:rFonts w:ascii="Times New Roman" w:hAnsi="Times New Roman"/>
            <w:sz w:val="28"/>
            <w:szCs w:val="28"/>
          </w:rPr>
          <w:t>4 м</w:t>
        </w:r>
      </w:smartTag>
      <w:r>
        <w:rPr>
          <w:rFonts w:ascii="Times New Roman" w:hAnsi="Times New Roman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4 м"/>
        </w:smartTagPr>
        <w:r>
          <w:rPr>
            <w:rFonts w:ascii="Times New Roman" w:hAnsi="Times New Roman"/>
            <w:sz w:val="28"/>
            <w:szCs w:val="28"/>
          </w:rPr>
          <w:t>4 м</w:t>
        </w:r>
      </w:smartTag>
      <w:r>
        <w:rPr>
          <w:rFonts w:ascii="Times New Roman" w:hAnsi="Times New Roman"/>
          <w:sz w:val="28"/>
          <w:szCs w:val="28"/>
        </w:rPr>
        <w:t xml:space="preserve">, вторая – </w:t>
      </w:r>
      <w:smartTag w:uri="urn:schemas-microsoft-com:office:smarttags" w:element="metricconverter">
        <w:smartTagPr>
          <w:attr w:name="ProductID" w:val="4 м"/>
        </w:smartTagPr>
        <w:r>
          <w:rPr>
            <w:rFonts w:ascii="Times New Roman" w:hAnsi="Times New Roman"/>
            <w:sz w:val="28"/>
            <w:szCs w:val="28"/>
          </w:rPr>
          <w:t>4 м</w:t>
        </w:r>
      </w:smartTag>
      <w:r>
        <w:rPr>
          <w:rFonts w:ascii="Times New Roman" w:hAnsi="Times New Roman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3,5 м"/>
        </w:smartTagPr>
        <w:r>
          <w:rPr>
            <w:rFonts w:ascii="Times New Roman" w:hAnsi="Times New Roman"/>
            <w:sz w:val="28"/>
            <w:szCs w:val="28"/>
          </w:rPr>
          <w:t>3,5 м</w:t>
        </w:r>
      </w:smartTag>
      <w:r>
        <w:rPr>
          <w:rFonts w:ascii="Times New Roman" w:hAnsi="Times New Roman"/>
          <w:sz w:val="28"/>
          <w:szCs w:val="28"/>
        </w:rPr>
        <w:t xml:space="preserve">, кухня имеет размеры         </w:t>
      </w:r>
      <w:smartTag w:uri="urn:schemas-microsoft-com:office:smarttags" w:element="metricconverter">
        <w:smartTagPr>
          <w:attr w:name="ProductID" w:val="4 м"/>
        </w:smartTagPr>
        <w:r>
          <w:rPr>
            <w:rFonts w:ascii="Times New Roman" w:hAnsi="Times New Roman"/>
            <w:sz w:val="28"/>
            <w:szCs w:val="28"/>
          </w:rPr>
          <w:t>4 м</w:t>
        </w:r>
      </w:smartTag>
      <w:r>
        <w:rPr>
          <w:rFonts w:ascii="Times New Roman" w:hAnsi="Times New Roman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3,5 м"/>
        </w:smartTagPr>
        <w:r>
          <w:rPr>
            <w:rFonts w:ascii="Times New Roman" w:hAnsi="Times New Roman"/>
            <w:sz w:val="28"/>
            <w:szCs w:val="28"/>
          </w:rPr>
          <w:t>3,5 м</w:t>
        </w:r>
      </w:smartTag>
      <w:r>
        <w:rPr>
          <w:rFonts w:ascii="Times New Roman" w:hAnsi="Times New Roman"/>
          <w:sz w:val="28"/>
          <w:szCs w:val="28"/>
        </w:rPr>
        <w:t xml:space="preserve">, санузел – </w:t>
      </w:r>
      <w:smartTag w:uri="urn:schemas-microsoft-com:office:smarttags" w:element="metricconverter">
        <w:smartTagPr>
          <w:attr w:name="ProductID" w:val="1,5 м"/>
        </w:smartTagPr>
        <w:r>
          <w:rPr>
            <w:rFonts w:ascii="Times New Roman" w:hAnsi="Times New Roman"/>
            <w:sz w:val="28"/>
            <w:szCs w:val="28"/>
          </w:rPr>
          <w:t>1,5 м</w:t>
        </w:r>
      </w:smartTag>
      <w:r>
        <w:rPr>
          <w:rFonts w:ascii="Times New Roman" w:hAnsi="Times New Roman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2 м"/>
        </w:smartTagPr>
        <w:r>
          <w:rPr>
            <w:rFonts w:ascii="Times New Roman" w:hAnsi="Times New Roman"/>
            <w:sz w:val="28"/>
            <w:szCs w:val="28"/>
          </w:rPr>
          <w:t>2 м</w:t>
        </w:r>
      </w:smartTag>
      <w:r>
        <w:rPr>
          <w:rFonts w:ascii="Times New Roman" w:hAnsi="Times New Roman"/>
          <w:sz w:val="28"/>
          <w:szCs w:val="28"/>
        </w:rPr>
        <w:t>. Найдите площадь коридора. Ответ дайте в квадратных метрах.</w:t>
      </w:r>
    </w:p>
    <w:p w:rsidR="00436F6E" w:rsidRDefault="00436F6E" w:rsidP="00E54ED7">
      <w:r w:rsidRPr="008807AF">
        <w:rPr>
          <w:noProof/>
        </w:rPr>
        <w:pict>
          <v:shape id="Рисунок 45" o:spid="_x0000_i1031" type="#_x0000_t75" style="width:206.25pt;height:121.5pt;visibility:visible">
            <v:imagedata r:id="rId15" o:title=""/>
          </v:shape>
        </w:pic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Default="00436F6E" w:rsidP="001F3113">
      <w:pPr>
        <w:pStyle w:val="NoSpacing"/>
        <w:rPr>
          <w:rFonts w:ascii="Times New Roman" w:hAnsi="Times New Roman"/>
          <w:sz w:val="28"/>
          <w:szCs w:val="28"/>
        </w:rPr>
      </w:pPr>
      <w:r w:rsidRPr="00731CDA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Pr="00E003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Установите соответствие между величинами и их возможными значениями:   к каждому элементу первого столбца подберите соответствующий элемент из второго столбца.</w:t>
      </w:r>
    </w:p>
    <w:p w:rsidR="00436F6E" w:rsidRDefault="00436F6E" w:rsidP="001F311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ВЕЛИЧИНЫ                                                           ЗНАЧЕНИЯ</w:t>
      </w:r>
    </w:p>
    <w:p w:rsidR="00436F6E" w:rsidRPr="001B2EFA" w:rsidRDefault="00436F6E" w:rsidP="001F3113">
      <w:pPr>
        <w:pStyle w:val="NoSpacing"/>
        <w:rPr>
          <w:rFonts w:ascii="Times New Roman" w:hAnsi="Times New Roman"/>
          <w:sz w:val="28"/>
          <w:szCs w:val="28"/>
        </w:rPr>
      </w:pPr>
      <w:r w:rsidRPr="001B2EFA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объём ящика комода</w:t>
      </w:r>
      <w:r w:rsidRPr="001B2EFA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1B2EFA">
        <w:rPr>
          <w:rFonts w:ascii="Times New Roman" w:hAnsi="Times New Roman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0,75 л"/>
        </w:smartTagPr>
        <w:r>
          <w:rPr>
            <w:rFonts w:ascii="Times New Roman" w:hAnsi="Times New Roman"/>
            <w:sz w:val="28"/>
            <w:szCs w:val="28"/>
          </w:rPr>
          <w:t>0,75 л</w:t>
        </w:r>
      </w:smartTag>
      <w:r w:rsidRPr="001B2EFA">
        <w:rPr>
          <w:rFonts w:ascii="Times New Roman" w:hAnsi="Times New Roman"/>
          <w:sz w:val="28"/>
          <w:szCs w:val="28"/>
        </w:rPr>
        <w:t xml:space="preserve"> </w:t>
      </w:r>
    </w:p>
    <w:p w:rsidR="00436F6E" w:rsidRPr="00D178EA" w:rsidRDefault="00436F6E" w:rsidP="001F3113">
      <w:pPr>
        <w:pStyle w:val="NoSpacing"/>
        <w:rPr>
          <w:rFonts w:ascii="Times New Roman" w:hAnsi="Times New Roman"/>
          <w:sz w:val="28"/>
          <w:szCs w:val="28"/>
        </w:rPr>
      </w:pPr>
      <w:r w:rsidRPr="001B2EFA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 xml:space="preserve">объём воды в Каспийском море            </w:t>
      </w:r>
      <w:r w:rsidRPr="001B2EFA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B2EFA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78200 км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</w:p>
    <w:p w:rsidR="00436F6E" w:rsidRPr="001B2EFA" w:rsidRDefault="00436F6E" w:rsidP="001F3113">
      <w:pPr>
        <w:pStyle w:val="NoSpacing"/>
        <w:rPr>
          <w:rFonts w:ascii="Times New Roman" w:hAnsi="Times New Roman"/>
          <w:sz w:val="28"/>
          <w:szCs w:val="28"/>
        </w:rPr>
      </w:pPr>
      <w:r w:rsidRPr="001B2EFA"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</w:rPr>
        <w:t>объём пакета ряженки</w:t>
      </w:r>
      <w:r w:rsidRPr="001B2EFA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1B2EFA">
        <w:rPr>
          <w:rFonts w:ascii="Times New Roman" w:hAnsi="Times New Roman"/>
          <w:sz w:val="28"/>
          <w:szCs w:val="28"/>
        </w:rPr>
        <w:t xml:space="preserve">3) </w:t>
      </w:r>
      <w:smartTag w:uri="urn:schemas-microsoft-com:office:smarttags" w:element="metricconverter">
        <w:smartTagPr>
          <w:attr w:name="ProductID" w:val="96 л"/>
        </w:smartTagPr>
        <w:r>
          <w:rPr>
            <w:rFonts w:ascii="Times New Roman" w:hAnsi="Times New Roman"/>
            <w:sz w:val="28"/>
            <w:szCs w:val="28"/>
          </w:rPr>
          <w:t>96 л</w:t>
        </w:r>
      </w:smartTag>
    </w:p>
    <w:p w:rsidR="00436F6E" w:rsidRPr="00D178EA" w:rsidRDefault="00436F6E" w:rsidP="001F3113">
      <w:pPr>
        <w:pStyle w:val="NoSpacing"/>
        <w:rPr>
          <w:rFonts w:ascii="Times New Roman" w:hAnsi="Times New Roman"/>
          <w:sz w:val="28"/>
          <w:szCs w:val="28"/>
        </w:rPr>
      </w:pPr>
      <w:r w:rsidRPr="001B2EFA">
        <w:rPr>
          <w:rFonts w:ascii="Times New Roman" w:hAnsi="Times New Roman"/>
          <w:sz w:val="28"/>
          <w:szCs w:val="28"/>
        </w:rPr>
        <w:t xml:space="preserve">Г) объём </w:t>
      </w:r>
      <w:r>
        <w:rPr>
          <w:rFonts w:ascii="Times New Roman" w:hAnsi="Times New Roman"/>
          <w:sz w:val="28"/>
          <w:szCs w:val="28"/>
        </w:rPr>
        <w:t xml:space="preserve">железнодорожного вагона                          </w:t>
      </w:r>
      <w:r w:rsidRPr="001B2EFA">
        <w:rPr>
          <w:rFonts w:ascii="Times New Roman" w:hAnsi="Times New Roman"/>
          <w:sz w:val="28"/>
          <w:szCs w:val="28"/>
        </w:rPr>
        <w:t xml:space="preserve">4) </w:t>
      </w:r>
      <w:smartTag w:uri="urn:schemas-microsoft-com:office:smarttags" w:element="metricconverter">
        <w:smartTagPr>
          <w:attr w:name="ProductID" w:val="90 м3"/>
        </w:smartTagPr>
        <w:r>
          <w:rPr>
            <w:rFonts w:ascii="Times New Roman" w:hAnsi="Times New Roman"/>
            <w:sz w:val="28"/>
            <w:szCs w:val="28"/>
          </w:rPr>
          <w:t>90 м</w:t>
        </w:r>
        <w:r>
          <w:rPr>
            <w:rFonts w:ascii="Times New Roman" w:hAnsi="Times New Roman"/>
            <w:sz w:val="28"/>
            <w:szCs w:val="28"/>
            <w:vertAlign w:val="superscript"/>
          </w:rPr>
          <w:t>3</w:t>
        </w:r>
      </w:smartTag>
    </w:p>
    <w:p w:rsidR="00436F6E" w:rsidRPr="001B2EFA" w:rsidRDefault="00436F6E" w:rsidP="001F311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под каждой буквой, соответствующей величине, укажите номер её возможного значения.</w:t>
      </w:r>
    </w:p>
    <w:p w:rsidR="00436F6E" w:rsidRDefault="00436F6E" w:rsidP="001F3113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</w:t>
      </w:r>
    </w:p>
    <w:tbl>
      <w:tblPr>
        <w:tblW w:w="5632" w:type="dxa"/>
        <w:tblInd w:w="1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59"/>
        <w:gridCol w:w="1506"/>
        <w:gridCol w:w="1452"/>
        <w:gridCol w:w="1115"/>
      </w:tblGrid>
      <w:tr w:rsidR="00436F6E" w:rsidRPr="0015111F" w:rsidTr="0015111F">
        <w:tc>
          <w:tcPr>
            <w:tcW w:w="1559" w:type="dxa"/>
          </w:tcPr>
          <w:p w:rsidR="00436F6E" w:rsidRPr="0015111F" w:rsidRDefault="00436F6E" w:rsidP="0015111F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06" w:type="dxa"/>
          </w:tcPr>
          <w:p w:rsidR="00436F6E" w:rsidRPr="0015111F" w:rsidRDefault="00436F6E" w:rsidP="001511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52" w:type="dxa"/>
          </w:tcPr>
          <w:p w:rsidR="00436F6E" w:rsidRPr="0015111F" w:rsidRDefault="00436F6E" w:rsidP="001511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115" w:type="dxa"/>
          </w:tcPr>
          <w:p w:rsidR="00436F6E" w:rsidRPr="0015111F" w:rsidRDefault="00436F6E" w:rsidP="001511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436F6E" w:rsidRPr="0015111F" w:rsidTr="0015111F">
        <w:tc>
          <w:tcPr>
            <w:tcW w:w="1559" w:type="dxa"/>
          </w:tcPr>
          <w:p w:rsidR="00436F6E" w:rsidRPr="0015111F" w:rsidRDefault="00436F6E" w:rsidP="0015111F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6" w:type="dxa"/>
          </w:tcPr>
          <w:p w:rsidR="00436F6E" w:rsidRPr="0015111F" w:rsidRDefault="00436F6E" w:rsidP="0015111F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52" w:type="dxa"/>
          </w:tcPr>
          <w:p w:rsidR="00436F6E" w:rsidRPr="0015111F" w:rsidRDefault="00436F6E" w:rsidP="0015111F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15" w:type="dxa"/>
          </w:tcPr>
          <w:p w:rsidR="00436F6E" w:rsidRPr="0015111F" w:rsidRDefault="00436F6E" w:rsidP="0015111F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Pr="001C78CE" w:rsidRDefault="00436F6E" w:rsidP="00E972F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972F0">
        <w:rPr>
          <w:rFonts w:ascii="Times New Roman" w:hAnsi="Times New Roman"/>
          <w:b/>
          <w:color w:val="000000"/>
          <w:sz w:val="28"/>
          <w:szCs w:val="28"/>
        </w:rPr>
        <w:t>10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D93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олимпиаде по русскому языку участников рассаживают по трём аудиториям. В первых двух по 130 человек, оставшихся проводят в запасную аудиторию в другом корпусе. При подсчёте выяснилось, что всего было 400 участников. Найдите вероятность того, что случайно выбранный участник писал олимпиаду в запасной аудитории.    </w: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Default="00436F6E" w:rsidP="0023533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F165BE">
        <w:rPr>
          <w:rFonts w:ascii="Times New Roman" w:hAnsi="Times New Roman"/>
          <w:sz w:val="28"/>
          <w:szCs w:val="28"/>
        </w:rPr>
        <w:t>.</w:t>
      </w:r>
      <w:r w:rsidRPr="00235333">
        <w:rPr>
          <w:rFonts w:ascii="Times New Roman" w:hAnsi="Times New Roman"/>
          <w:sz w:val="28"/>
          <w:szCs w:val="28"/>
        </w:rPr>
        <w:t xml:space="preserve"> </w:t>
      </w:r>
      <w:r w:rsidRPr="00A709F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рисунке</w:t>
      </w:r>
      <w:r w:rsidRPr="00A709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изображён график значений атмосферного давления в некотором городе за три дня. По горизонтали указаны дни недели и время, по вертикали – значения атмосферного давления в</w:t>
      </w:r>
      <w:r w:rsidRPr="00A709FE">
        <w:rPr>
          <w:rFonts w:ascii="Times New Roman" w:hAnsi="Times New Roman"/>
          <w:sz w:val="28"/>
          <w:szCs w:val="28"/>
        </w:rPr>
        <w:t xml:space="preserve"> миллиметрах</w:t>
      </w:r>
      <w:r>
        <w:rPr>
          <w:rFonts w:ascii="Times New Roman" w:hAnsi="Times New Roman"/>
          <w:sz w:val="28"/>
          <w:szCs w:val="28"/>
        </w:rPr>
        <w:t xml:space="preserve"> ртутного столба</w:t>
      </w:r>
      <w:r w:rsidRPr="00A709F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Найдите значение атмосферного давления в среду в 12 часов.</w:t>
      </w:r>
      <w:r w:rsidRPr="00A709FE">
        <w:rPr>
          <w:rFonts w:ascii="Times New Roman" w:hAnsi="Times New Roman"/>
          <w:sz w:val="28"/>
          <w:szCs w:val="28"/>
        </w:rPr>
        <w:t xml:space="preserve"> Ответ дайте в миллиметрах</w:t>
      </w:r>
      <w:r>
        <w:rPr>
          <w:rFonts w:ascii="Times New Roman" w:hAnsi="Times New Roman"/>
          <w:sz w:val="28"/>
          <w:szCs w:val="28"/>
        </w:rPr>
        <w:t xml:space="preserve"> ртутного столба</w:t>
      </w:r>
      <w:r w:rsidRPr="00A709FE">
        <w:rPr>
          <w:rFonts w:ascii="Times New Roman" w:hAnsi="Times New Roman"/>
          <w:sz w:val="28"/>
          <w:szCs w:val="28"/>
        </w:rPr>
        <w:t>.</w:t>
      </w:r>
    </w:p>
    <w:p w:rsidR="00436F6E" w:rsidRPr="00C40036" w:rsidRDefault="00436F6E" w:rsidP="00C40036">
      <w:pPr>
        <w:pStyle w:val="NoSpacing"/>
        <w:rPr>
          <w:rFonts w:ascii="Times New Roman" w:hAnsi="Times New Roman"/>
          <w:b/>
          <w:sz w:val="28"/>
          <w:szCs w:val="28"/>
        </w:rPr>
      </w:pPr>
      <w:r w:rsidRPr="0015111F">
        <w:rPr>
          <w:rFonts w:ascii="Times New Roman" w:hAnsi="Times New Roman"/>
          <w:b/>
          <w:noProof/>
          <w:sz w:val="28"/>
          <w:szCs w:val="28"/>
        </w:rPr>
        <w:pict>
          <v:shape id="Рисунок 46" o:spid="_x0000_i1032" type="#_x0000_t75" style="width:331.5pt;height:204.75pt;visibility:visible">
            <v:imagedata r:id="rId16" o:title=""/>
          </v:shape>
        </w:pict>
      </w: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____________.</w:t>
      </w:r>
    </w:p>
    <w:p w:rsidR="00436F6E" w:rsidRDefault="00436F6E" w:rsidP="00235333">
      <w:pPr>
        <w:shd w:val="clear" w:color="auto" w:fill="FFFFFF"/>
        <w:spacing w:after="0" w:line="240" w:lineRule="auto"/>
        <w:rPr>
          <w:rFonts w:ascii="Times New Roman" w:hAnsi="Times New Roman"/>
          <w:noProof/>
          <w:sz w:val="16"/>
          <w:szCs w:val="16"/>
        </w:rPr>
      </w:pPr>
    </w:p>
    <w:p w:rsidR="00436F6E" w:rsidRDefault="00436F6E" w:rsidP="00235333">
      <w:pPr>
        <w:shd w:val="clear" w:color="auto" w:fill="FFFFFF"/>
        <w:spacing w:after="0" w:line="240" w:lineRule="auto"/>
        <w:rPr>
          <w:rFonts w:ascii="Times New Roman" w:hAnsi="Times New Roman"/>
          <w:noProof/>
          <w:sz w:val="16"/>
          <w:szCs w:val="16"/>
        </w:rPr>
      </w:pPr>
    </w:p>
    <w:p w:rsidR="00436F6E" w:rsidRPr="00F165BE" w:rsidRDefault="00436F6E" w:rsidP="00235333">
      <w:pPr>
        <w:shd w:val="clear" w:color="auto" w:fill="FFFFFF"/>
        <w:spacing w:after="0" w:line="240" w:lineRule="auto"/>
        <w:rPr>
          <w:rFonts w:ascii="Times New Roman" w:hAnsi="Times New Roman"/>
          <w:noProof/>
          <w:sz w:val="16"/>
          <w:szCs w:val="16"/>
        </w:rPr>
      </w:pPr>
    </w:p>
    <w:tbl>
      <w:tblPr>
        <w:tblpPr w:leftFromText="180" w:rightFromText="180" w:vertAnchor="text" w:horzAnchor="margin" w:tblpXSpec="right" w:tblpY="131"/>
        <w:tblOverlap w:val="never"/>
        <w:tblW w:w="0" w:type="auto"/>
        <w:tblLayout w:type="fixed"/>
        <w:tblLook w:val="01E0"/>
      </w:tblPr>
      <w:tblGrid>
        <w:gridCol w:w="2440"/>
      </w:tblGrid>
      <w:tr w:rsidR="00436F6E" w:rsidRPr="0015111F" w:rsidTr="0015111F">
        <w:tc>
          <w:tcPr>
            <w:tcW w:w="2440" w:type="dxa"/>
          </w:tcPr>
          <w:p w:rsidR="00436F6E" w:rsidRPr="0015111F" w:rsidRDefault="00436F6E" w:rsidP="0015111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15111F">
              <w:rPr>
                <w:noProof/>
                <w:sz w:val="28"/>
                <w:szCs w:val="28"/>
              </w:rPr>
              <w:pict>
                <v:shape id="Рисунок 142" o:spid="_x0000_i1033" type="#_x0000_t75" style="width:117.75pt;height:102.75pt;visibility:visible">
                  <v:imagedata r:id="rId17" o:title=""/>
                </v:shape>
              </w:pict>
            </w:r>
          </w:p>
        </w:tc>
      </w:tr>
    </w:tbl>
    <w:p w:rsidR="00436F6E" w:rsidRPr="00426517" w:rsidRDefault="00436F6E" w:rsidP="00BC414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Pr="00DB33E4">
        <w:rPr>
          <w:rFonts w:ascii="Times New Roman" w:hAnsi="Times New Roman"/>
          <w:b/>
          <w:sz w:val="28"/>
          <w:szCs w:val="28"/>
        </w:rPr>
        <w:t>.</w:t>
      </w:r>
      <w:r w:rsidRPr="00DB33E4">
        <w:rPr>
          <w:rFonts w:ascii="Times New Roman" w:hAnsi="Times New Roman"/>
          <w:sz w:val="28"/>
          <w:szCs w:val="28"/>
        </w:rPr>
        <w:t xml:space="preserve">  </w:t>
      </w:r>
      <w:r w:rsidRPr="00A66662"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>пункта</w:t>
      </w:r>
      <w:r w:rsidRPr="00A66662">
        <w:rPr>
          <w:rFonts w:ascii="Times New Roman" w:hAnsi="Times New Roman"/>
          <w:sz w:val="28"/>
          <w:szCs w:val="28"/>
        </w:rPr>
        <w:t xml:space="preserve"> </w:t>
      </w:r>
      <w:r w:rsidRPr="00EA25F3">
        <w:rPr>
          <w:rFonts w:ascii="Times New Roman" w:hAnsi="Times New Roman"/>
          <w:b/>
          <w:sz w:val="28"/>
          <w:szCs w:val="28"/>
        </w:rPr>
        <w:t>А</w:t>
      </w:r>
      <w:r w:rsidRPr="00A66662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пункт</w:t>
      </w:r>
      <w:r w:rsidRPr="00A66662">
        <w:rPr>
          <w:rFonts w:ascii="Times New Roman" w:hAnsi="Times New Roman"/>
          <w:sz w:val="28"/>
          <w:szCs w:val="28"/>
        </w:rPr>
        <w:t xml:space="preserve"> </w:t>
      </w:r>
      <w:r w:rsidRPr="00EA25F3">
        <w:rPr>
          <w:rFonts w:ascii="Times New Roman" w:hAnsi="Times New Roman"/>
          <w:b/>
          <w:sz w:val="28"/>
          <w:szCs w:val="28"/>
        </w:rPr>
        <w:t>D</w:t>
      </w:r>
      <w:r w:rsidRPr="00A66662">
        <w:rPr>
          <w:rFonts w:ascii="Times New Roman" w:hAnsi="Times New Roman"/>
          <w:sz w:val="28"/>
          <w:szCs w:val="28"/>
        </w:rPr>
        <w:t xml:space="preserve"> ведут три дороги. Через </w:t>
      </w:r>
      <w:r>
        <w:rPr>
          <w:rFonts w:ascii="Times New Roman" w:hAnsi="Times New Roman"/>
          <w:sz w:val="28"/>
          <w:szCs w:val="28"/>
        </w:rPr>
        <w:t>пункт</w:t>
      </w:r>
      <w:r w:rsidRPr="00A66662">
        <w:rPr>
          <w:rFonts w:ascii="Times New Roman" w:hAnsi="Times New Roman"/>
          <w:sz w:val="28"/>
          <w:szCs w:val="28"/>
        </w:rPr>
        <w:t xml:space="preserve"> </w:t>
      </w:r>
      <w:r w:rsidRPr="00EA25F3">
        <w:rPr>
          <w:rFonts w:ascii="Times New Roman" w:hAnsi="Times New Roman"/>
          <w:b/>
          <w:sz w:val="28"/>
          <w:szCs w:val="28"/>
        </w:rPr>
        <w:t>В</w:t>
      </w:r>
      <w:r w:rsidRPr="00A66662">
        <w:rPr>
          <w:rFonts w:ascii="Times New Roman" w:hAnsi="Times New Roman"/>
          <w:sz w:val="28"/>
          <w:szCs w:val="28"/>
        </w:rPr>
        <w:t xml:space="preserve"> едет грузовик со средней скоростью </w:t>
      </w:r>
      <w:smartTag w:uri="urn:schemas-microsoft-com:office:smarttags" w:element="metricconverter">
        <w:smartTagPr>
          <w:attr w:name="ProductID" w:val="44 км/ч"/>
        </w:smartTagPr>
        <w:r>
          <w:rPr>
            <w:rFonts w:ascii="Times New Roman" w:hAnsi="Times New Roman"/>
            <w:sz w:val="28"/>
            <w:szCs w:val="28"/>
          </w:rPr>
          <w:t>44</w:t>
        </w:r>
        <w:r w:rsidRPr="00A66662">
          <w:rPr>
            <w:rFonts w:ascii="Times New Roman" w:hAnsi="Times New Roman"/>
            <w:sz w:val="28"/>
            <w:szCs w:val="28"/>
          </w:rPr>
          <w:t xml:space="preserve"> км/ч</w:t>
        </w:r>
      </w:smartTag>
      <w:r w:rsidRPr="00A66662">
        <w:rPr>
          <w:rFonts w:ascii="Times New Roman" w:hAnsi="Times New Roman"/>
          <w:sz w:val="28"/>
          <w:szCs w:val="28"/>
        </w:rPr>
        <w:t xml:space="preserve">, через </w:t>
      </w:r>
      <w:r>
        <w:rPr>
          <w:rFonts w:ascii="Times New Roman" w:hAnsi="Times New Roman"/>
          <w:sz w:val="28"/>
          <w:szCs w:val="28"/>
        </w:rPr>
        <w:t xml:space="preserve">пункт </w:t>
      </w:r>
      <w:r w:rsidRPr="00A66662">
        <w:rPr>
          <w:rFonts w:ascii="Times New Roman" w:hAnsi="Times New Roman"/>
          <w:sz w:val="28"/>
          <w:szCs w:val="28"/>
        </w:rPr>
        <w:t xml:space="preserve"> </w:t>
      </w:r>
      <w:r w:rsidRPr="00EA25F3">
        <w:rPr>
          <w:rFonts w:ascii="Times New Roman" w:hAnsi="Times New Roman"/>
          <w:b/>
          <w:sz w:val="28"/>
          <w:szCs w:val="28"/>
        </w:rPr>
        <w:t>С</w:t>
      </w:r>
      <w:r w:rsidRPr="00A66662">
        <w:rPr>
          <w:rFonts w:ascii="Times New Roman" w:hAnsi="Times New Roman"/>
          <w:sz w:val="28"/>
          <w:szCs w:val="28"/>
        </w:rPr>
        <w:t xml:space="preserve"> едет автобус со средней скоростью </w:t>
      </w:r>
      <w:smartTag w:uri="urn:schemas-microsoft-com:office:smarttags" w:element="metricconverter">
        <w:smartTagPr>
          <w:attr w:name="ProductID" w:val="36 км/ч"/>
        </w:smartTagPr>
        <w:r w:rsidRPr="00A66662">
          <w:rPr>
            <w:rFonts w:ascii="Times New Roman" w:hAnsi="Times New Roman"/>
            <w:sz w:val="28"/>
            <w:szCs w:val="28"/>
          </w:rPr>
          <w:t>3</w:t>
        </w:r>
        <w:r>
          <w:rPr>
            <w:rFonts w:ascii="Times New Roman" w:hAnsi="Times New Roman"/>
            <w:sz w:val="28"/>
            <w:szCs w:val="28"/>
          </w:rPr>
          <w:t>6</w:t>
        </w:r>
        <w:r w:rsidRPr="00A66662">
          <w:rPr>
            <w:rFonts w:ascii="Times New Roman" w:hAnsi="Times New Roman"/>
            <w:sz w:val="28"/>
            <w:szCs w:val="28"/>
          </w:rPr>
          <w:t xml:space="preserve"> км/ч</w:t>
        </w:r>
      </w:smartTag>
      <w:r w:rsidRPr="00A66662">
        <w:rPr>
          <w:rFonts w:ascii="Times New Roman" w:hAnsi="Times New Roman"/>
          <w:sz w:val="28"/>
          <w:szCs w:val="28"/>
        </w:rPr>
        <w:t xml:space="preserve">. Третья дорога — без промежуточных пунктов, и по ней движется легковой автомобиль со средней скоростью </w:t>
      </w:r>
      <w:smartTag w:uri="urn:schemas-microsoft-com:office:smarttags" w:element="metricconverter">
        <w:smartTagPr>
          <w:attr w:name="ProductID" w:val="48 км/ч"/>
        </w:smartTagPr>
        <w:r w:rsidRPr="00A66662">
          <w:rPr>
            <w:rFonts w:ascii="Times New Roman" w:hAnsi="Times New Roman"/>
            <w:sz w:val="28"/>
            <w:szCs w:val="28"/>
          </w:rPr>
          <w:t>4</w:t>
        </w:r>
        <w:r>
          <w:rPr>
            <w:rFonts w:ascii="Times New Roman" w:hAnsi="Times New Roman"/>
            <w:sz w:val="28"/>
            <w:szCs w:val="28"/>
          </w:rPr>
          <w:t>8</w:t>
        </w:r>
        <w:r w:rsidRPr="00A66662">
          <w:rPr>
            <w:rFonts w:ascii="Times New Roman" w:hAnsi="Times New Roman"/>
            <w:sz w:val="28"/>
            <w:szCs w:val="28"/>
          </w:rPr>
          <w:t xml:space="preserve"> км/ч</w:t>
        </w:r>
      </w:smartTag>
      <w:r w:rsidRPr="00A66662">
        <w:rPr>
          <w:rFonts w:ascii="Times New Roman" w:hAnsi="Times New Roman"/>
          <w:sz w:val="28"/>
          <w:szCs w:val="28"/>
        </w:rPr>
        <w:t>. На схем</w:t>
      </w:r>
      <w:r>
        <w:rPr>
          <w:rFonts w:ascii="Times New Roman" w:hAnsi="Times New Roman"/>
          <w:sz w:val="28"/>
          <w:szCs w:val="28"/>
        </w:rPr>
        <w:t>е</w:t>
      </w:r>
      <w:r w:rsidRPr="00A666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A66662">
        <w:rPr>
          <w:rFonts w:ascii="Times New Roman" w:hAnsi="Times New Roman"/>
          <w:sz w:val="28"/>
          <w:szCs w:val="28"/>
        </w:rPr>
        <w:t>казан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66662">
        <w:rPr>
          <w:rFonts w:ascii="Times New Roman" w:hAnsi="Times New Roman"/>
          <w:sz w:val="28"/>
          <w:szCs w:val="28"/>
        </w:rPr>
        <w:t xml:space="preserve"> расстояние между пунктами</w:t>
      </w:r>
      <w:r>
        <w:rPr>
          <w:rFonts w:ascii="Times New Roman" w:hAnsi="Times New Roman"/>
          <w:sz w:val="28"/>
          <w:szCs w:val="28"/>
        </w:rPr>
        <w:t xml:space="preserve"> в километрах</w:t>
      </w:r>
      <w:r w:rsidRPr="00A66662">
        <w:rPr>
          <w:rFonts w:ascii="Times New Roman" w:hAnsi="Times New Roman"/>
          <w:sz w:val="28"/>
          <w:szCs w:val="28"/>
        </w:rPr>
        <w:t xml:space="preserve">. Автобус, грузовик и автомобиль одновременно выехали из </w:t>
      </w:r>
      <w:r>
        <w:rPr>
          <w:rFonts w:ascii="Times New Roman" w:hAnsi="Times New Roman"/>
          <w:sz w:val="28"/>
          <w:szCs w:val="28"/>
        </w:rPr>
        <w:t xml:space="preserve">пункта </w:t>
      </w:r>
      <w:r w:rsidRPr="00A66662">
        <w:rPr>
          <w:rFonts w:ascii="Times New Roman" w:hAnsi="Times New Roman"/>
          <w:sz w:val="28"/>
          <w:szCs w:val="28"/>
        </w:rPr>
        <w:t xml:space="preserve"> </w:t>
      </w:r>
      <w:r w:rsidRPr="00EA25F3">
        <w:rPr>
          <w:rFonts w:ascii="Times New Roman" w:hAnsi="Times New Roman"/>
          <w:b/>
          <w:sz w:val="28"/>
          <w:szCs w:val="28"/>
        </w:rPr>
        <w:t>А</w:t>
      </w:r>
      <w:r w:rsidRPr="00A66662">
        <w:rPr>
          <w:rFonts w:ascii="Times New Roman" w:hAnsi="Times New Roman"/>
          <w:sz w:val="28"/>
          <w:szCs w:val="28"/>
        </w:rPr>
        <w:t xml:space="preserve">. Какая машина добралась до </w:t>
      </w:r>
      <w:r w:rsidRPr="00EA25F3">
        <w:rPr>
          <w:rFonts w:ascii="Times New Roman" w:hAnsi="Times New Roman"/>
          <w:b/>
          <w:sz w:val="28"/>
          <w:szCs w:val="28"/>
        </w:rPr>
        <w:t>D</w:t>
      </w:r>
      <w:r w:rsidRPr="00A66662">
        <w:rPr>
          <w:rFonts w:ascii="Times New Roman" w:hAnsi="Times New Roman"/>
          <w:sz w:val="28"/>
          <w:szCs w:val="28"/>
        </w:rPr>
        <w:t xml:space="preserve"> позже других? В ответе укажите, сколько часов она находилась в дороге.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Pr="006277AB" w:rsidRDefault="00436F6E" w:rsidP="00A6480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</w:t>
      </w:r>
      <w:r w:rsidRPr="00A648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правильной шестиугольной призме с ребром 1 приклеили правильную шестиугольную пирамиду с ребром 1 так, что грани оснований совпали. Сколько граней у получившего многогранника (невидимые рёбра на рисунке не изображены)?</w: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5111F">
        <w:rPr>
          <w:rFonts w:ascii="Times New Roman" w:hAnsi="Times New Roman"/>
          <w:b/>
          <w:noProof/>
          <w:sz w:val="28"/>
          <w:szCs w:val="28"/>
        </w:rPr>
        <w:pict>
          <v:shape id="Рисунок 35" o:spid="_x0000_i1034" type="#_x0000_t75" style="width:86.25pt;height:117.75pt;visibility:visible">
            <v:imagedata r:id="rId18" o:title=""/>
          </v:shape>
        </w:pic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Default="00436F6E" w:rsidP="004535D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14. </w:t>
      </w:r>
      <w:r>
        <w:rPr>
          <w:rFonts w:ascii="Times New Roman" w:hAnsi="Times New Roman"/>
          <w:sz w:val="28"/>
          <w:szCs w:val="28"/>
        </w:rPr>
        <w:t xml:space="preserve">На рисунке изображён график функции </w:t>
      </w:r>
      <w:r w:rsidRPr="00326852">
        <w:rPr>
          <w:position w:val="-10"/>
        </w:rPr>
        <w:object w:dxaOrig="940" w:dyaOrig="340">
          <v:shape id="_x0000_i1035" type="#_x0000_t75" style="width:47.25pt;height:16.5pt" o:ole="">
            <v:imagedata r:id="rId19" o:title=""/>
          </v:shape>
          <o:OLEObject Type="Embed" ProgID="Equation.3" ShapeID="_x0000_i1035" DrawAspect="Content" ObjectID="_1649103077" r:id="rId20"/>
        </w:object>
      </w:r>
      <w:r>
        <w:rPr>
          <w:position w:val="-10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Точки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7C652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7C652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7C652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 и</w:t>
      </w:r>
      <w:r w:rsidRPr="007C652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  задают на оси </w:t>
      </w:r>
      <w:r w:rsidRPr="007C6520">
        <w:rPr>
          <w:rFonts w:ascii="Times New Roman" w:hAnsi="Times New Roman"/>
          <w:b/>
          <w:i/>
          <w:sz w:val="28"/>
          <w:szCs w:val="28"/>
        </w:rPr>
        <w:t>х</w:t>
      </w:r>
      <w:r>
        <w:rPr>
          <w:rFonts w:ascii="Times New Roman" w:hAnsi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четыре интервала. Пользуясь графиком, поставьте в соответствие каждому интервалу характеристику функции или её производной.</w:t>
      </w:r>
    </w:p>
    <w:p w:rsidR="00436F6E" w:rsidRDefault="00436F6E" w:rsidP="004535DC">
      <w:pPr>
        <w:pStyle w:val="NoSpacing"/>
        <w:rPr>
          <w:rFonts w:ascii="Times New Roman" w:hAnsi="Times New Roman"/>
          <w:b/>
          <w:sz w:val="28"/>
          <w:szCs w:val="28"/>
        </w:rPr>
      </w:pPr>
      <w:r w:rsidRPr="0015111F">
        <w:rPr>
          <w:rFonts w:ascii="Times New Roman" w:hAnsi="Times New Roman"/>
          <w:b/>
          <w:noProof/>
          <w:sz w:val="28"/>
          <w:szCs w:val="28"/>
        </w:rPr>
        <w:pict>
          <v:shape id="Рисунок 16" o:spid="_x0000_i1036" type="#_x0000_t75" style="width:160.5pt;height:116.25pt;visibility:visible">
            <v:imagedata r:id="rId21" o:title=""/>
          </v:shape>
        </w:pict>
      </w: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:rsidR="00436F6E" w:rsidRDefault="00436F6E" w:rsidP="004535DC">
      <w:pPr>
        <w:pStyle w:val="NoSpacing"/>
        <w:rPr>
          <w:rFonts w:ascii="Times New Roman" w:hAnsi="Times New Roman"/>
          <w:sz w:val="28"/>
          <w:szCs w:val="28"/>
        </w:rPr>
      </w:pPr>
    </w:p>
    <w:p w:rsidR="00436F6E" w:rsidRPr="00AB50E7" w:rsidRDefault="00436F6E" w:rsidP="004535DC">
      <w:pPr>
        <w:pStyle w:val="NoSpacing"/>
        <w:rPr>
          <w:rFonts w:ascii="Times New Roman" w:hAnsi="Times New Roman"/>
          <w:sz w:val="24"/>
          <w:szCs w:val="24"/>
        </w:rPr>
      </w:pPr>
      <w:r w:rsidRPr="00AB50E7">
        <w:rPr>
          <w:rFonts w:ascii="Times New Roman" w:hAnsi="Times New Roman"/>
          <w:sz w:val="24"/>
          <w:szCs w:val="24"/>
        </w:rPr>
        <w:t>ИНТЕРВАЛЫ              ХАРАКТЕРИСТИКИ ФУНКЦИИ ИЛИ ПРОИЗВОДНОЙ</w:t>
      </w:r>
    </w:p>
    <w:p w:rsidR="00436F6E" w:rsidRDefault="00436F6E" w:rsidP="004535D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(А; В)                          1) функция меняет знак  с « </w:t>
      </w:r>
      <w:r w:rsidRPr="00D1795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»  на « +»  </w:t>
      </w:r>
    </w:p>
    <w:p w:rsidR="00436F6E" w:rsidRDefault="00436F6E" w:rsidP="004535D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(В; С)                           2) производная меняет знак  с « </w:t>
      </w:r>
      <w:r w:rsidRPr="00D1795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»  на « +»  </w:t>
      </w:r>
    </w:p>
    <w:p w:rsidR="00436F6E" w:rsidRDefault="00436F6E" w:rsidP="004535D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(С;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                          3) производная меняет знак  с « + »  на «</w:t>
      </w:r>
      <w:r w:rsidRPr="00D1795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»  </w:t>
      </w:r>
    </w:p>
    <w:p w:rsidR="00436F6E" w:rsidRDefault="00436F6E" w:rsidP="004535D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(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; Е)                           4) функция положительна и возрастает</w:t>
      </w:r>
    </w:p>
    <w:p w:rsidR="00436F6E" w:rsidRDefault="00436F6E" w:rsidP="004535DC">
      <w:pPr>
        <w:pStyle w:val="NoSpacing"/>
        <w:rPr>
          <w:rFonts w:ascii="Times New Roman" w:hAnsi="Times New Roman"/>
          <w:sz w:val="28"/>
          <w:szCs w:val="28"/>
        </w:rPr>
      </w:pPr>
      <w:r w:rsidRPr="00106CE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таблице под каждой буквой,</w:t>
      </w:r>
      <w:r w:rsidRPr="00106CE7">
        <w:rPr>
          <w:rFonts w:ascii="Times New Roman" w:hAnsi="Times New Roman"/>
          <w:sz w:val="28"/>
          <w:szCs w:val="28"/>
        </w:rPr>
        <w:t xml:space="preserve"> укажите</w:t>
      </w:r>
      <w:r w:rsidRPr="009960F8">
        <w:rPr>
          <w:rFonts w:ascii="Times New Roman" w:hAnsi="Times New Roman"/>
          <w:sz w:val="28"/>
          <w:szCs w:val="28"/>
        </w:rPr>
        <w:t xml:space="preserve"> </w:t>
      </w:r>
      <w:r w:rsidRPr="00106CE7">
        <w:rPr>
          <w:rFonts w:ascii="Times New Roman" w:hAnsi="Times New Roman"/>
          <w:sz w:val="28"/>
          <w:szCs w:val="28"/>
        </w:rPr>
        <w:t>соответствующ</w:t>
      </w:r>
      <w:r>
        <w:rPr>
          <w:rFonts w:ascii="Times New Roman" w:hAnsi="Times New Roman"/>
          <w:sz w:val="28"/>
          <w:szCs w:val="28"/>
        </w:rPr>
        <w:t>и</w:t>
      </w:r>
      <w:r w:rsidRPr="00106CE7">
        <w:rPr>
          <w:rFonts w:ascii="Times New Roman" w:hAnsi="Times New Roman"/>
          <w:sz w:val="28"/>
          <w:szCs w:val="28"/>
        </w:rPr>
        <w:t>й номер.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418"/>
        <w:gridCol w:w="1275"/>
        <w:gridCol w:w="1276"/>
      </w:tblGrid>
      <w:tr w:rsidR="00436F6E" w:rsidRPr="0015111F" w:rsidTr="0015111F">
        <w:tc>
          <w:tcPr>
            <w:tcW w:w="1384" w:type="dxa"/>
          </w:tcPr>
          <w:p w:rsidR="00436F6E" w:rsidRPr="0015111F" w:rsidRDefault="00436F6E" w:rsidP="009A337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:rsidR="00436F6E" w:rsidRPr="0015111F" w:rsidRDefault="00436F6E" w:rsidP="009A337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75" w:type="dxa"/>
          </w:tcPr>
          <w:p w:rsidR="00436F6E" w:rsidRPr="0015111F" w:rsidRDefault="00436F6E" w:rsidP="009A337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:rsidR="00436F6E" w:rsidRPr="0015111F" w:rsidRDefault="00436F6E" w:rsidP="009A337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436F6E" w:rsidRPr="0015111F" w:rsidTr="0015111F">
        <w:tc>
          <w:tcPr>
            <w:tcW w:w="1384" w:type="dxa"/>
          </w:tcPr>
          <w:p w:rsidR="00436F6E" w:rsidRPr="0015111F" w:rsidRDefault="00436F6E" w:rsidP="001511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36F6E" w:rsidRPr="0015111F" w:rsidRDefault="00436F6E" w:rsidP="001511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6F6E" w:rsidRPr="0015111F" w:rsidRDefault="00436F6E" w:rsidP="001511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6F6E" w:rsidRPr="0015111F" w:rsidRDefault="00436F6E" w:rsidP="001511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6F6E" w:rsidRPr="00700B88" w:rsidRDefault="00436F6E" w:rsidP="00700B88">
      <w:pPr>
        <w:pStyle w:val="NoSpacing"/>
        <w:rPr>
          <w:rFonts w:ascii="Times New Roman" w:hAnsi="Times New Roman"/>
          <w:sz w:val="28"/>
          <w:szCs w:val="28"/>
        </w:rPr>
      </w:pPr>
      <w:r w:rsidRPr="00700B88">
        <w:rPr>
          <w:rFonts w:ascii="Times New Roman" w:hAnsi="Times New Roman"/>
          <w:b/>
          <w:sz w:val="28"/>
          <w:szCs w:val="28"/>
        </w:rPr>
        <w:t>15</w:t>
      </w:r>
      <w:r w:rsidRPr="00700B88">
        <w:rPr>
          <w:rFonts w:ascii="Times New Roman" w:hAnsi="Times New Roman"/>
          <w:sz w:val="28"/>
          <w:szCs w:val="28"/>
        </w:rPr>
        <w:t xml:space="preserve">. На окружности с центром  </w:t>
      </w:r>
      <w:r w:rsidRPr="00AB50E7">
        <w:rPr>
          <w:rFonts w:ascii="Times New Roman" w:hAnsi="Times New Roman"/>
          <w:i/>
          <w:sz w:val="28"/>
          <w:szCs w:val="28"/>
        </w:rPr>
        <w:t>О</w:t>
      </w:r>
      <w:r w:rsidRPr="00700B88">
        <w:rPr>
          <w:rFonts w:ascii="Times New Roman" w:hAnsi="Times New Roman"/>
          <w:sz w:val="28"/>
          <w:szCs w:val="28"/>
        </w:rPr>
        <w:t xml:space="preserve"> отмечены точки  </w:t>
      </w:r>
      <w:r w:rsidRPr="00AB50E7">
        <w:rPr>
          <w:rFonts w:ascii="Times New Roman" w:hAnsi="Times New Roman"/>
          <w:i/>
          <w:sz w:val="28"/>
          <w:szCs w:val="28"/>
        </w:rPr>
        <w:t>А</w:t>
      </w:r>
      <w:r w:rsidRPr="00700B88">
        <w:rPr>
          <w:rFonts w:ascii="Times New Roman" w:hAnsi="Times New Roman"/>
          <w:sz w:val="28"/>
          <w:szCs w:val="28"/>
        </w:rPr>
        <w:t xml:space="preserve"> и </w:t>
      </w:r>
      <w:r w:rsidRPr="00AB50E7">
        <w:rPr>
          <w:rFonts w:ascii="Times New Roman" w:hAnsi="Times New Roman"/>
          <w:i/>
          <w:sz w:val="28"/>
          <w:szCs w:val="28"/>
        </w:rPr>
        <w:t>В</w:t>
      </w:r>
      <w:r w:rsidRPr="00700B88">
        <w:rPr>
          <w:rFonts w:ascii="Times New Roman" w:hAnsi="Times New Roman"/>
          <w:sz w:val="28"/>
          <w:szCs w:val="28"/>
        </w:rPr>
        <w:t xml:space="preserve"> так, 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0B88">
        <w:rPr>
          <w:rFonts w:ascii="Times New Roman" w:hAnsi="Times New Roman"/>
          <w:sz w:val="28"/>
          <w:szCs w:val="28"/>
        </w:rPr>
        <w:object w:dxaOrig="1320" w:dyaOrig="320">
          <v:shape id="_x0000_i1037" type="#_x0000_t75" style="width:84pt;height:19.5pt" o:ole="">
            <v:imagedata r:id="rId22" o:title=""/>
          </v:shape>
          <o:OLEObject Type="Embed" ProgID="Equation.3" ShapeID="_x0000_i1037" DrawAspect="Content" ObjectID="_1649103078" r:id="rId23"/>
        </w:object>
      </w:r>
      <w:r w:rsidRPr="00700B88">
        <w:rPr>
          <w:rFonts w:ascii="Times New Roman" w:hAnsi="Times New Roman"/>
          <w:sz w:val="28"/>
          <w:szCs w:val="28"/>
        </w:rPr>
        <w:t xml:space="preserve">  Длина меньшей дуги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50E7">
        <w:rPr>
          <w:rFonts w:ascii="Times New Roman" w:hAnsi="Times New Roman"/>
          <w:i/>
          <w:sz w:val="28"/>
          <w:szCs w:val="28"/>
        </w:rPr>
        <w:t>АВ</w:t>
      </w:r>
      <w:r w:rsidRPr="00700B88">
        <w:rPr>
          <w:rFonts w:ascii="Times New Roman" w:hAnsi="Times New Roman"/>
          <w:sz w:val="28"/>
          <w:szCs w:val="28"/>
        </w:rPr>
        <w:t xml:space="preserve"> равна 3. Найдите длину большей дуги.</w: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8807AF">
        <w:rPr>
          <w:noProof/>
        </w:rPr>
        <w:pict>
          <v:shape id="Рисунок 17" o:spid="_x0000_i1038" type="#_x0000_t75" style="width:102pt;height:90pt;visibility:visible">
            <v:imagedata r:id="rId24" o:title=""/>
          </v:shape>
        </w:pict>
      </w:r>
      <w:r w:rsidRPr="00B72C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Pr="00BF42DF" w:rsidRDefault="00436F6E" w:rsidP="00D50EB2">
      <w:pPr>
        <w:pStyle w:val="NoSpacing"/>
        <w:rPr>
          <w:rFonts w:ascii="Times New Roman" w:hAnsi="Times New Roman"/>
          <w:color w:val="000000"/>
          <w:position w:val="-6"/>
          <w:sz w:val="28"/>
          <w:szCs w:val="28"/>
        </w:rPr>
      </w:pPr>
      <w:r w:rsidRPr="000F234E">
        <w:rPr>
          <w:rFonts w:ascii="Times New Roman" w:hAnsi="Times New Roman"/>
          <w:b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</w:t>
      </w:r>
      <w:r w:rsidRPr="00D50E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Даны две коробки, имеющие форму правильной четырёхугольной призмы. Первая коробка в четыре с половиной раза ниже второй, а вторая втрое уже первой. Во сколько раз объём первой коробки больше объёма второй?</w:t>
      </w:r>
    </w:p>
    <w:p w:rsidR="00436F6E" w:rsidRDefault="00436F6E" w:rsidP="00D50EB2">
      <w:pPr>
        <w:pStyle w:val="NoSpacing"/>
        <w:rPr>
          <w:rFonts w:ascii="Times New Roman" w:hAnsi="Times New Roman"/>
          <w:sz w:val="28"/>
          <w:szCs w:val="28"/>
        </w:rPr>
      </w:pPr>
      <w:r w:rsidRPr="0015111F">
        <w:rPr>
          <w:b/>
          <w:noProof/>
          <w:sz w:val="28"/>
          <w:szCs w:val="28"/>
        </w:rPr>
        <w:pict>
          <v:shape id="Рисунок 47" o:spid="_x0000_i1039" type="#_x0000_t75" style="width:150pt;height:99pt;visibility:visible">
            <v:imagedata r:id="rId25" o:title=""/>
          </v:shape>
        </w:pict>
      </w:r>
      <w:r>
        <w:rPr>
          <w:b/>
          <w:sz w:val="28"/>
          <w:szCs w:val="28"/>
        </w:rPr>
        <w:t xml:space="preserve">                   </w:t>
      </w: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  <w:r>
        <w:rPr>
          <w:b/>
          <w:sz w:val="28"/>
          <w:szCs w:val="28"/>
        </w:rPr>
        <w:t xml:space="preserve">                 </w:t>
      </w:r>
    </w:p>
    <w:p w:rsidR="00436F6E" w:rsidRDefault="00436F6E" w:rsidP="007F14D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17. </w:t>
      </w:r>
      <w:r>
        <w:rPr>
          <w:rFonts w:ascii="Times New Roman" w:hAnsi="Times New Roman"/>
          <w:sz w:val="28"/>
          <w:szCs w:val="28"/>
        </w:rPr>
        <w:t>Каждому из четырёх неравенств в левом столбце  соответствует одно из решений в правом столбце. Установите соответствие между неравенствами и их решениями.</w:t>
      </w:r>
    </w:p>
    <w:p w:rsidR="00436F6E" w:rsidRPr="00AB50E7" w:rsidRDefault="00436F6E" w:rsidP="007F14D3">
      <w:pPr>
        <w:pStyle w:val="NoSpacing"/>
        <w:rPr>
          <w:rFonts w:ascii="Times New Roman" w:hAnsi="Times New Roman"/>
          <w:sz w:val="24"/>
          <w:szCs w:val="24"/>
        </w:rPr>
      </w:pPr>
      <w:r w:rsidRPr="00AB50E7">
        <w:rPr>
          <w:rFonts w:ascii="Times New Roman" w:hAnsi="Times New Roman"/>
          <w:sz w:val="24"/>
          <w:szCs w:val="24"/>
        </w:rPr>
        <w:t xml:space="preserve">НЕРАВЕСТВА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AB50E7">
        <w:rPr>
          <w:rFonts w:ascii="Times New Roman" w:hAnsi="Times New Roman"/>
          <w:sz w:val="24"/>
          <w:szCs w:val="24"/>
        </w:rPr>
        <w:t xml:space="preserve"> РЕШЕНИЯ</w:t>
      </w:r>
    </w:p>
    <w:p w:rsidR="00436F6E" w:rsidRPr="00F42D41" w:rsidRDefault="00436F6E" w:rsidP="007F14D3">
      <w:pPr>
        <w:pStyle w:val="NoSpacing"/>
        <w:rPr>
          <w:rFonts w:ascii="Times New Roman" w:hAnsi="Times New Roman"/>
          <w:position w:val="-1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A7128D">
        <w:rPr>
          <w:position w:val="-10"/>
        </w:rPr>
        <w:t xml:space="preserve"> </w:t>
      </w:r>
      <w:r w:rsidRPr="007F14D3">
        <w:rPr>
          <w:rFonts w:ascii="Times New Roman" w:hAnsi="Times New Roman"/>
          <w:position w:val="-12"/>
          <w:sz w:val="28"/>
          <w:szCs w:val="28"/>
        </w:rPr>
        <w:object w:dxaOrig="960" w:dyaOrig="360">
          <v:shape id="_x0000_i1040" type="#_x0000_t75" style="width:60pt;height:22.5pt" o:ole="">
            <v:imagedata r:id="rId26" o:title=""/>
          </v:shape>
          <o:OLEObject Type="Embed" ProgID="Equation.3" ShapeID="_x0000_i1040" DrawAspect="Content" ObjectID="_1649103079" r:id="rId27"/>
        </w:objec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position w:val="-10"/>
          <w:sz w:val="28"/>
          <w:szCs w:val="28"/>
        </w:rPr>
        <w:t xml:space="preserve">                </w: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32006B">
        <w:rPr>
          <w:rFonts w:ascii="Times New Roman" w:hAnsi="Times New Roman"/>
          <w:position w:val="-28"/>
          <w:sz w:val="28"/>
          <w:szCs w:val="28"/>
        </w:rPr>
        <w:pict>
          <v:shape id="_x0000_i1041" type="#_x0000_t75" style="width:56.25pt;height:41.25pt">
            <v:imagedata r:id="rId28" o:title=""/>
          </v:shape>
        </w:pic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</w:t>
      </w:r>
    </w:p>
    <w:p w:rsidR="00436F6E" w:rsidRPr="00F42D41" w:rsidRDefault="00436F6E" w:rsidP="007F14D3">
      <w:pPr>
        <w:pStyle w:val="NoSpacing"/>
        <w:rPr>
          <w:rFonts w:ascii="Times New Roman" w:hAnsi="Times New Roman"/>
          <w:position w:val="-10"/>
          <w:sz w:val="28"/>
          <w:szCs w:val="28"/>
        </w:rPr>
      </w:pPr>
      <w:r w:rsidRPr="00F42D41">
        <w:rPr>
          <w:rFonts w:ascii="Times New Roman" w:hAnsi="Times New Roman"/>
          <w:sz w:val="28"/>
          <w:szCs w:val="28"/>
        </w:rPr>
        <w:t>Б)</w:t>
      </w:r>
      <w:r w:rsidRPr="0064037F">
        <w:rPr>
          <w:rFonts w:ascii="Times New Roman" w:hAnsi="Times New Roman"/>
          <w:position w:val="-12"/>
          <w:sz w:val="28"/>
          <w:szCs w:val="28"/>
        </w:rPr>
        <w:object w:dxaOrig="1120" w:dyaOrig="360">
          <v:shape id="_x0000_i1042" type="#_x0000_t75" style="width:67.5pt;height:21pt" o:ole="">
            <v:imagedata r:id="rId29" o:title=""/>
          </v:shape>
          <o:OLEObject Type="Embed" ProgID="Equation.3" ShapeID="_x0000_i1042" DrawAspect="Content" ObjectID="_1649103080" r:id="rId30"/>
        </w:objec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position w:val="-10"/>
          <w:sz w:val="28"/>
          <w:szCs w:val="28"/>
        </w:rPr>
        <w:t xml:space="preserve">       </w:t>
      </w:r>
      <w:r w:rsidRPr="0032006B">
        <w:rPr>
          <w:rFonts w:ascii="Times New Roman" w:hAnsi="Times New Roman"/>
          <w:position w:val="-10"/>
          <w:sz w:val="28"/>
          <w:szCs w:val="28"/>
        </w:rPr>
        <w:pict>
          <v:shape id="_x0000_i1043" type="#_x0000_t75" style="width:49.5pt;height:19.5pt">
            <v:imagedata r:id="rId31" o:title=""/>
          </v:shape>
        </w:pict>
      </w:r>
    </w:p>
    <w:p w:rsidR="00436F6E" w:rsidRPr="00F42D41" w:rsidRDefault="00436F6E" w:rsidP="007F14D3">
      <w:pPr>
        <w:pStyle w:val="NoSpacing"/>
        <w:rPr>
          <w:rFonts w:ascii="Times New Roman" w:hAnsi="Times New Roman"/>
          <w:position w:val="-10"/>
          <w:sz w:val="28"/>
          <w:szCs w:val="28"/>
        </w:rPr>
      </w:pPr>
      <w:r w:rsidRPr="00F42D41">
        <w:rPr>
          <w:rFonts w:ascii="Times New Roman" w:hAnsi="Times New Roman"/>
          <w:sz w:val="28"/>
          <w:szCs w:val="28"/>
        </w:rPr>
        <w:t>В)</w:t>
      </w:r>
      <w:r w:rsidRPr="0064037F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7F14D3">
        <w:rPr>
          <w:rFonts w:ascii="Times New Roman" w:hAnsi="Times New Roman"/>
          <w:position w:val="-12"/>
          <w:sz w:val="28"/>
          <w:szCs w:val="28"/>
        </w:rPr>
        <w:object w:dxaOrig="1140" w:dyaOrig="360">
          <v:shape id="_x0000_i1044" type="#_x0000_t75" style="width:70.5pt;height:22.5pt" o:ole="">
            <v:imagedata r:id="rId32" o:title=""/>
          </v:shape>
          <o:OLEObject Type="Embed" ProgID="Equation.3" ShapeID="_x0000_i1044" DrawAspect="Content" ObjectID="_1649103081" r:id="rId33"/>
        </w:objec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        </w:t>
      </w:r>
      <w:r w:rsidRPr="00F42D41">
        <w:rPr>
          <w:rFonts w:ascii="Times New Roman" w:hAnsi="Times New Roman"/>
          <w:position w:val="-10"/>
          <w:sz w:val="28"/>
          <w:szCs w:val="28"/>
        </w:rPr>
        <w:tab/>
        <w:t xml:space="preserve">                              </w:t>
      </w:r>
      <w:r>
        <w:rPr>
          <w:rFonts w:ascii="Times New Roman" w:hAnsi="Times New Roman"/>
          <w:position w:val="-10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4037F">
        <w:rPr>
          <w:rFonts w:ascii="Times New Roman" w:hAnsi="Times New Roman"/>
          <w:position w:val="-28"/>
          <w:sz w:val="28"/>
          <w:szCs w:val="28"/>
        </w:rPr>
        <w:object w:dxaOrig="999" w:dyaOrig="680">
          <v:shape id="_x0000_i1045" type="#_x0000_t75" style="width:62.25pt;height:42pt" o:ole="">
            <v:imagedata r:id="rId34" o:title=""/>
          </v:shape>
          <o:OLEObject Type="Embed" ProgID="Equation.3" ShapeID="_x0000_i1045" DrawAspect="Content" ObjectID="_1649103082" r:id="rId35"/>
        </w:object>
      </w:r>
    </w:p>
    <w:p w:rsidR="00436F6E" w:rsidRPr="00F42D41" w:rsidRDefault="00436F6E" w:rsidP="007F14D3">
      <w:pPr>
        <w:pStyle w:val="NoSpacing"/>
        <w:rPr>
          <w:rFonts w:ascii="Times New Roman" w:hAnsi="Times New Roman"/>
          <w:sz w:val="28"/>
          <w:szCs w:val="28"/>
        </w:rPr>
      </w:pPr>
      <w:r w:rsidRPr="00F42D41">
        <w:rPr>
          <w:rFonts w:ascii="Times New Roman" w:hAnsi="Times New Roman"/>
          <w:sz w:val="28"/>
          <w:szCs w:val="28"/>
        </w:rPr>
        <w:t>Г)</w:t>
      </w:r>
      <w:r w:rsidRPr="00F42D41">
        <w:rPr>
          <w:rFonts w:ascii="Times New Roman" w:hAnsi="Times New Roman"/>
          <w:position w:val="-10"/>
          <w:sz w:val="28"/>
          <w:szCs w:val="28"/>
        </w:rPr>
        <w:t xml:space="preserve"> </w:t>
      </w:r>
      <w:r w:rsidRPr="0064037F">
        <w:rPr>
          <w:rFonts w:ascii="Times New Roman" w:hAnsi="Times New Roman"/>
          <w:position w:val="-12"/>
          <w:sz w:val="28"/>
          <w:szCs w:val="28"/>
        </w:rPr>
        <w:object w:dxaOrig="960" w:dyaOrig="360">
          <v:shape id="_x0000_i1046" type="#_x0000_t75" style="width:59.25pt;height:21pt" o:ole="">
            <v:imagedata r:id="rId36" o:title=""/>
          </v:shape>
          <o:OLEObject Type="Embed" ProgID="Equation.3" ShapeID="_x0000_i1046" DrawAspect="Content" ObjectID="_1649103083" r:id="rId37"/>
        </w:object>
      </w:r>
      <w:r w:rsidRPr="00F42D41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64037F">
        <w:rPr>
          <w:rFonts w:ascii="Times New Roman" w:hAnsi="Times New Roman"/>
          <w:position w:val="-10"/>
          <w:sz w:val="28"/>
          <w:szCs w:val="28"/>
        </w:rPr>
        <w:object w:dxaOrig="859" w:dyaOrig="340">
          <v:shape id="_x0000_i1047" type="#_x0000_t75" style="width:54pt;height:20.25pt" o:ole="">
            <v:imagedata r:id="rId38" o:title=""/>
          </v:shape>
          <o:OLEObject Type="Embed" ProgID="Equation.3" ShapeID="_x0000_i1047" DrawAspect="Content" ObjectID="_1649103084" r:id="rId39"/>
        </w:object>
      </w:r>
    </w:p>
    <w:p w:rsidR="00436F6E" w:rsidRDefault="00436F6E" w:rsidP="007F14D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Впишите в приведённую в ответе таблицу под каждой буквой соответствующий номер решения.</w:t>
      </w:r>
    </w:p>
    <w:p w:rsidR="00436F6E" w:rsidRPr="00106CE7" w:rsidRDefault="00436F6E" w:rsidP="007F14D3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418"/>
        <w:gridCol w:w="1275"/>
        <w:gridCol w:w="1276"/>
      </w:tblGrid>
      <w:tr w:rsidR="00436F6E" w:rsidRPr="0015111F" w:rsidTr="0015111F">
        <w:tc>
          <w:tcPr>
            <w:tcW w:w="1384" w:type="dxa"/>
          </w:tcPr>
          <w:p w:rsidR="00436F6E" w:rsidRPr="0015111F" w:rsidRDefault="00436F6E" w:rsidP="00465D9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:rsidR="00436F6E" w:rsidRPr="0015111F" w:rsidRDefault="00436F6E" w:rsidP="00465D9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75" w:type="dxa"/>
          </w:tcPr>
          <w:p w:rsidR="00436F6E" w:rsidRPr="0015111F" w:rsidRDefault="00436F6E" w:rsidP="00465D9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276" w:type="dxa"/>
          </w:tcPr>
          <w:p w:rsidR="00436F6E" w:rsidRPr="0015111F" w:rsidRDefault="00436F6E" w:rsidP="00465D9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5111F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436F6E" w:rsidRPr="0015111F" w:rsidTr="0015111F">
        <w:tc>
          <w:tcPr>
            <w:tcW w:w="1384" w:type="dxa"/>
          </w:tcPr>
          <w:p w:rsidR="00436F6E" w:rsidRPr="0015111F" w:rsidRDefault="00436F6E" w:rsidP="001511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36F6E" w:rsidRPr="0015111F" w:rsidRDefault="00436F6E" w:rsidP="001511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6F6E" w:rsidRPr="0015111F" w:rsidRDefault="00436F6E" w:rsidP="001511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6F6E" w:rsidRPr="0015111F" w:rsidRDefault="00436F6E" w:rsidP="001511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6F6E" w:rsidRDefault="00436F6E" w:rsidP="00444065">
      <w:pPr>
        <w:pStyle w:val="NoSpacing"/>
        <w:rPr>
          <w:rFonts w:ascii="Times New Roman" w:hAnsi="Times New Roman"/>
          <w:sz w:val="28"/>
          <w:szCs w:val="28"/>
        </w:rPr>
      </w:pPr>
      <w:r w:rsidRPr="00DD6D79">
        <w:rPr>
          <w:rFonts w:ascii="Times New Roman" w:hAnsi="Times New Roman"/>
          <w:b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.</w:t>
      </w:r>
      <w:r w:rsidRPr="004440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зимней Олимпиаде сборная России завоевала медалей больше, чем сборная Канады, сборная Канады – больше, чем сборная Германии, а сборная Норвегии – меньше, чем сборная Канады.</w:t>
      </w:r>
    </w:p>
    <w:p w:rsidR="00436F6E" w:rsidRDefault="00436F6E" w:rsidP="00444065">
      <w:pPr>
        <w:pStyle w:val="NoSpacing"/>
        <w:rPr>
          <w:rFonts w:ascii="Times New Roman" w:hAnsi="Times New Roman"/>
          <w:sz w:val="28"/>
          <w:szCs w:val="28"/>
        </w:rPr>
      </w:pPr>
      <w:r w:rsidRPr="0046110F">
        <w:rPr>
          <w:rFonts w:ascii="Times New Roman" w:hAnsi="Times New Roman"/>
          <w:sz w:val="28"/>
          <w:szCs w:val="28"/>
        </w:rPr>
        <w:t>Выберите</w:t>
      </w:r>
      <w:r>
        <w:rPr>
          <w:rFonts w:ascii="Times New Roman" w:hAnsi="Times New Roman"/>
          <w:sz w:val="28"/>
          <w:szCs w:val="28"/>
        </w:rPr>
        <w:t xml:space="preserve">  утверждения, которые верны при указанных условиях.</w:t>
      </w:r>
    </w:p>
    <w:p w:rsidR="00436F6E" w:rsidRPr="0046110F" w:rsidRDefault="00436F6E" w:rsidP="00444065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Из названных сборных команда Канады заняла второе место по числу медалей.</w:t>
      </w:r>
    </w:p>
    <w:p w:rsidR="00436F6E" w:rsidRPr="0046110F" w:rsidRDefault="00436F6E" w:rsidP="00444065">
      <w:pPr>
        <w:pStyle w:val="NoSpacing"/>
        <w:rPr>
          <w:rFonts w:ascii="Times New Roman" w:hAnsi="Times New Roman"/>
          <w:sz w:val="28"/>
          <w:szCs w:val="28"/>
        </w:rPr>
      </w:pPr>
      <w:r w:rsidRPr="0046110F">
        <w:rPr>
          <w:rFonts w:ascii="Times New Roman" w:hAnsi="Times New Roman"/>
          <w:sz w:val="28"/>
          <w:szCs w:val="28"/>
        </w:rPr>
        <w:t>2)</w:t>
      </w:r>
      <w:r w:rsidRPr="00FB25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Среди названных сборных есть три, завоевавшие равное количество медалей.</w:t>
      </w:r>
    </w:p>
    <w:p w:rsidR="00436F6E" w:rsidRDefault="00436F6E" w:rsidP="00444065">
      <w:pPr>
        <w:pStyle w:val="NoSpacing"/>
        <w:rPr>
          <w:rFonts w:ascii="Times New Roman" w:hAnsi="Times New Roman"/>
          <w:sz w:val="28"/>
          <w:szCs w:val="28"/>
        </w:rPr>
      </w:pPr>
      <w:r w:rsidRPr="0046110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 Сборная Германии завоевала больше медалей, чем сборная России.</w:t>
      </w:r>
    </w:p>
    <w:p w:rsidR="00436F6E" w:rsidRDefault="00436F6E" w:rsidP="00444065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Сборная России завоевала больше медалей, чем каждая из остальных трёх сборных.</w:t>
      </w:r>
    </w:p>
    <w:p w:rsidR="00436F6E" w:rsidRDefault="00436F6E" w:rsidP="00444065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ответе укажите номера верных утверждений в порядке возрастания.     </w: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Pr="009E6008" w:rsidRDefault="00436F6E" w:rsidP="005B6E2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E5D3B">
        <w:rPr>
          <w:rFonts w:ascii="Times New Roman" w:hAnsi="Times New Roman"/>
          <w:b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 Четы</w:t>
      </w:r>
      <w:r w:rsidRPr="00567BB9">
        <w:rPr>
          <w:rFonts w:ascii="Times New Roman" w:hAnsi="Times New Roman"/>
          <w:sz w:val="28"/>
          <w:szCs w:val="28"/>
        </w:rPr>
        <w:t xml:space="preserve">рёхзначное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7BB9">
        <w:rPr>
          <w:rFonts w:ascii="Times New Roman" w:hAnsi="Times New Roman"/>
          <w:sz w:val="28"/>
          <w:szCs w:val="28"/>
        </w:rPr>
        <w:t>число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170A"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состоит из цифр 3; 4; 8; 9, а четы</w:t>
      </w:r>
      <w:r w:rsidRPr="00567BB9">
        <w:rPr>
          <w:rFonts w:ascii="Times New Roman" w:hAnsi="Times New Roman"/>
          <w:sz w:val="28"/>
          <w:szCs w:val="28"/>
        </w:rPr>
        <w:t>рёхзначное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7BB9">
        <w:rPr>
          <w:rFonts w:ascii="Times New Roman" w:hAnsi="Times New Roman"/>
          <w:sz w:val="28"/>
          <w:szCs w:val="28"/>
        </w:rPr>
        <w:t>число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170A">
        <w:rPr>
          <w:rFonts w:ascii="Times New Roman" w:hAnsi="Times New Roman"/>
          <w:b/>
          <w:i/>
          <w:sz w:val="28"/>
          <w:szCs w:val="28"/>
        </w:rPr>
        <w:t>В</w:t>
      </w:r>
      <w:r>
        <w:rPr>
          <w:rFonts w:ascii="Times New Roman" w:hAnsi="Times New Roman"/>
          <w:b/>
          <w:i/>
          <w:sz w:val="28"/>
          <w:szCs w:val="28"/>
        </w:rPr>
        <w:t xml:space="preserve"> -</w:t>
      </w:r>
      <w:r w:rsidRPr="00F3170A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цифр 6; 7; 8; 9. Известно, что </w:t>
      </w:r>
      <w:r w:rsidRPr="007B0B36">
        <w:rPr>
          <w:rFonts w:ascii="Times New Roman" w:hAnsi="Times New Roman"/>
          <w:b/>
          <w:i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= </w:t>
      </w:r>
      <w:r w:rsidRPr="007B0B36">
        <w:rPr>
          <w:rFonts w:ascii="Times New Roman" w:hAnsi="Times New Roman"/>
          <w:b/>
          <w:sz w:val="28"/>
          <w:szCs w:val="28"/>
        </w:rPr>
        <w:t>2</w:t>
      </w:r>
      <w:r w:rsidRPr="007B0B36"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7B0B36">
        <w:rPr>
          <w:rFonts w:ascii="Times New Roman" w:hAnsi="Times New Roman"/>
          <w:sz w:val="28"/>
          <w:szCs w:val="28"/>
        </w:rPr>
        <w:t>Найдите число</w:t>
      </w:r>
      <w:r>
        <w:rPr>
          <w:rFonts w:ascii="Times New Roman" w:hAnsi="Times New Roman"/>
          <w:b/>
          <w:i/>
          <w:sz w:val="28"/>
          <w:szCs w:val="28"/>
        </w:rPr>
        <w:t xml:space="preserve"> А.</w:t>
      </w:r>
      <w:r w:rsidRPr="00296D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ответе укажите какое – нибудь одно такое число, кроме числа 3489.                                            </w:t>
      </w:r>
    </w:p>
    <w:p w:rsidR="00436F6E" w:rsidRDefault="00436F6E" w:rsidP="00B72C9C">
      <w:pPr>
        <w:spacing w:after="0" w:line="240" w:lineRule="auto"/>
        <w:jc w:val="both"/>
        <w:rPr>
          <w:sz w:val="28"/>
          <w:szCs w:val="28"/>
        </w:rPr>
      </w:pPr>
      <w:r w:rsidRPr="001D7F5C">
        <w:rPr>
          <w:rFonts w:ascii="Times New Roman" w:hAnsi="Times New Roman"/>
          <w:sz w:val="28"/>
          <w:szCs w:val="28"/>
        </w:rPr>
        <w:t>Ответ:</w:t>
      </w:r>
      <w:r>
        <w:rPr>
          <w:sz w:val="28"/>
          <w:szCs w:val="28"/>
        </w:rPr>
        <w:t xml:space="preserve">  _________________.</w:t>
      </w:r>
    </w:p>
    <w:p w:rsidR="00436F6E" w:rsidRDefault="00436F6E" w:rsidP="00F72DA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127D9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</w:t>
      </w:r>
      <w:r w:rsidRPr="00F72DA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Прямоугольник разбит на четыре маленьких прямоугольника двумя прямолинейными разрезами. Периметры трёх из них начиная с левого верхнего и далее по часовой стрелке равны 17, 15 и 18. Найдите периметр четвёртого прямоугольника.          </w:t>
      </w:r>
    </w:p>
    <w:tbl>
      <w:tblPr>
        <w:tblW w:w="3118" w:type="dxa"/>
        <w:jc w:val="center"/>
        <w:tblInd w:w="20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59"/>
        <w:gridCol w:w="1559"/>
      </w:tblGrid>
      <w:tr w:rsidR="00436F6E" w:rsidRPr="0015111F" w:rsidTr="0015111F">
        <w:trPr>
          <w:jc w:val="center"/>
        </w:trPr>
        <w:tc>
          <w:tcPr>
            <w:tcW w:w="1559" w:type="dxa"/>
          </w:tcPr>
          <w:p w:rsidR="00436F6E" w:rsidRPr="0015111F" w:rsidRDefault="00436F6E" w:rsidP="001511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15111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17</w:t>
            </w:r>
          </w:p>
        </w:tc>
        <w:tc>
          <w:tcPr>
            <w:tcW w:w="1559" w:type="dxa"/>
          </w:tcPr>
          <w:p w:rsidR="00436F6E" w:rsidRPr="0015111F" w:rsidRDefault="00436F6E" w:rsidP="001511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15111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15</w:t>
            </w:r>
          </w:p>
        </w:tc>
      </w:tr>
      <w:tr w:rsidR="00436F6E" w:rsidRPr="0015111F" w:rsidTr="0015111F">
        <w:trPr>
          <w:jc w:val="center"/>
        </w:trPr>
        <w:tc>
          <w:tcPr>
            <w:tcW w:w="1559" w:type="dxa"/>
          </w:tcPr>
          <w:p w:rsidR="00436F6E" w:rsidRPr="0015111F" w:rsidRDefault="00436F6E" w:rsidP="001511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15111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?</w:t>
            </w:r>
          </w:p>
        </w:tc>
        <w:tc>
          <w:tcPr>
            <w:tcW w:w="1559" w:type="dxa"/>
          </w:tcPr>
          <w:p w:rsidR="00436F6E" w:rsidRPr="0015111F" w:rsidRDefault="00436F6E" w:rsidP="001511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15111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18</w:t>
            </w:r>
          </w:p>
        </w:tc>
      </w:tr>
    </w:tbl>
    <w:p w:rsidR="00436F6E" w:rsidRPr="0038009D" w:rsidRDefault="00436F6E" w:rsidP="006D4400">
      <w:pPr>
        <w:shd w:val="clear" w:color="auto" w:fill="FFFFFF"/>
        <w:spacing w:after="0" w:line="240" w:lineRule="auto"/>
      </w:pPr>
    </w:p>
    <w:sectPr w:rsidR="00436F6E" w:rsidRPr="0038009D" w:rsidSect="00AB50E7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871"/>
    <w:rsid w:val="00022557"/>
    <w:rsid w:val="00032441"/>
    <w:rsid w:val="00042001"/>
    <w:rsid w:val="00046181"/>
    <w:rsid w:val="00047211"/>
    <w:rsid w:val="00047672"/>
    <w:rsid w:val="00057CF5"/>
    <w:rsid w:val="000658B4"/>
    <w:rsid w:val="000667E3"/>
    <w:rsid w:val="00084FA3"/>
    <w:rsid w:val="000A1403"/>
    <w:rsid w:val="000A62EA"/>
    <w:rsid w:val="000B2074"/>
    <w:rsid w:val="000C4B16"/>
    <w:rsid w:val="000C4ED6"/>
    <w:rsid w:val="000D0DE1"/>
    <w:rsid w:val="000D2EB0"/>
    <w:rsid w:val="000D492C"/>
    <w:rsid w:val="000E06CE"/>
    <w:rsid w:val="000E6687"/>
    <w:rsid w:val="000F234E"/>
    <w:rsid w:val="00106CE7"/>
    <w:rsid w:val="00124E7E"/>
    <w:rsid w:val="00146142"/>
    <w:rsid w:val="0015111F"/>
    <w:rsid w:val="0017078D"/>
    <w:rsid w:val="00172067"/>
    <w:rsid w:val="00182812"/>
    <w:rsid w:val="00194754"/>
    <w:rsid w:val="001B0A18"/>
    <w:rsid w:val="001B1B48"/>
    <w:rsid w:val="001B2EFA"/>
    <w:rsid w:val="001B350C"/>
    <w:rsid w:val="001B4A98"/>
    <w:rsid w:val="001C120D"/>
    <w:rsid w:val="001C78CE"/>
    <w:rsid w:val="001D7F5C"/>
    <w:rsid w:val="001F3113"/>
    <w:rsid w:val="0022043E"/>
    <w:rsid w:val="00226B1D"/>
    <w:rsid w:val="0022723A"/>
    <w:rsid w:val="00233442"/>
    <w:rsid w:val="00234EBC"/>
    <w:rsid w:val="00235333"/>
    <w:rsid w:val="0024022B"/>
    <w:rsid w:val="0025793C"/>
    <w:rsid w:val="00265425"/>
    <w:rsid w:val="002777E9"/>
    <w:rsid w:val="00293E78"/>
    <w:rsid w:val="00296D1D"/>
    <w:rsid w:val="002C3012"/>
    <w:rsid w:val="002D3A12"/>
    <w:rsid w:val="002F0AE3"/>
    <w:rsid w:val="00301FB1"/>
    <w:rsid w:val="0032006B"/>
    <w:rsid w:val="003229B9"/>
    <w:rsid w:val="00326852"/>
    <w:rsid w:val="00334546"/>
    <w:rsid w:val="0033543A"/>
    <w:rsid w:val="00340BF8"/>
    <w:rsid w:val="00345F9F"/>
    <w:rsid w:val="00350672"/>
    <w:rsid w:val="00351186"/>
    <w:rsid w:val="003727B0"/>
    <w:rsid w:val="00372B33"/>
    <w:rsid w:val="0038009D"/>
    <w:rsid w:val="003835FC"/>
    <w:rsid w:val="003858D7"/>
    <w:rsid w:val="00392F35"/>
    <w:rsid w:val="00393549"/>
    <w:rsid w:val="00396B19"/>
    <w:rsid w:val="003A1A42"/>
    <w:rsid w:val="003A3E2C"/>
    <w:rsid w:val="003A4BD5"/>
    <w:rsid w:val="003A5099"/>
    <w:rsid w:val="003B3CA4"/>
    <w:rsid w:val="003B622C"/>
    <w:rsid w:val="003C5C5F"/>
    <w:rsid w:val="003D37A2"/>
    <w:rsid w:val="003E1686"/>
    <w:rsid w:val="003E1B8F"/>
    <w:rsid w:val="003E2194"/>
    <w:rsid w:val="003E304D"/>
    <w:rsid w:val="00426517"/>
    <w:rsid w:val="00436F6E"/>
    <w:rsid w:val="00444065"/>
    <w:rsid w:val="004535DC"/>
    <w:rsid w:val="0046110F"/>
    <w:rsid w:val="00465D9D"/>
    <w:rsid w:val="00475C51"/>
    <w:rsid w:val="00480B79"/>
    <w:rsid w:val="0048419B"/>
    <w:rsid w:val="004866D5"/>
    <w:rsid w:val="00487AAA"/>
    <w:rsid w:val="00490A79"/>
    <w:rsid w:val="004924F5"/>
    <w:rsid w:val="00493353"/>
    <w:rsid w:val="004A06A2"/>
    <w:rsid w:val="004A5470"/>
    <w:rsid w:val="004B39DF"/>
    <w:rsid w:val="004E1E2E"/>
    <w:rsid w:val="0050763E"/>
    <w:rsid w:val="00514739"/>
    <w:rsid w:val="00567BB9"/>
    <w:rsid w:val="005761D9"/>
    <w:rsid w:val="00580EEE"/>
    <w:rsid w:val="005816E2"/>
    <w:rsid w:val="005820D7"/>
    <w:rsid w:val="00585A96"/>
    <w:rsid w:val="005A048B"/>
    <w:rsid w:val="005B0DD2"/>
    <w:rsid w:val="005B16A6"/>
    <w:rsid w:val="005B6E2F"/>
    <w:rsid w:val="005C0306"/>
    <w:rsid w:val="005F0EC5"/>
    <w:rsid w:val="00605ADA"/>
    <w:rsid w:val="0061260E"/>
    <w:rsid w:val="006200FB"/>
    <w:rsid w:val="006225E0"/>
    <w:rsid w:val="00624B63"/>
    <w:rsid w:val="006277AB"/>
    <w:rsid w:val="00632AE0"/>
    <w:rsid w:val="0064037F"/>
    <w:rsid w:val="00647593"/>
    <w:rsid w:val="006602E0"/>
    <w:rsid w:val="00670D5D"/>
    <w:rsid w:val="0069706B"/>
    <w:rsid w:val="006A0421"/>
    <w:rsid w:val="006C7DC3"/>
    <w:rsid w:val="006D4400"/>
    <w:rsid w:val="006D6A4C"/>
    <w:rsid w:val="006F2C45"/>
    <w:rsid w:val="006F7A66"/>
    <w:rsid w:val="00700B88"/>
    <w:rsid w:val="00706F9E"/>
    <w:rsid w:val="00731CDA"/>
    <w:rsid w:val="00746B73"/>
    <w:rsid w:val="007601A5"/>
    <w:rsid w:val="00786FF4"/>
    <w:rsid w:val="00790AD5"/>
    <w:rsid w:val="007950EA"/>
    <w:rsid w:val="0079605B"/>
    <w:rsid w:val="00796074"/>
    <w:rsid w:val="007B0B36"/>
    <w:rsid w:val="007C6520"/>
    <w:rsid w:val="007D1EB4"/>
    <w:rsid w:val="007F14D3"/>
    <w:rsid w:val="007F43DE"/>
    <w:rsid w:val="008101E0"/>
    <w:rsid w:val="00834BFB"/>
    <w:rsid w:val="008366A9"/>
    <w:rsid w:val="00841636"/>
    <w:rsid w:val="00847377"/>
    <w:rsid w:val="008558FC"/>
    <w:rsid w:val="008807AF"/>
    <w:rsid w:val="008A3933"/>
    <w:rsid w:val="008B2FA3"/>
    <w:rsid w:val="008C6BDD"/>
    <w:rsid w:val="008F0D43"/>
    <w:rsid w:val="00905BE9"/>
    <w:rsid w:val="00915D47"/>
    <w:rsid w:val="0096549B"/>
    <w:rsid w:val="009715DC"/>
    <w:rsid w:val="00977928"/>
    <w:rsid w:val="0098426E"/>
    <w:rsid w:val="00991BBE"/>
    <w:rsid w:val="009946A2"/>
    <w:rsid w:val="009960F8"/>
    <w:rsid w:val="009A2A0A"/>
    <w:rsid w:val="009A3370"/>
    <w:rsid w:val="009A402D"/>
    <w:rsid w:val="009B452D"/>
    <w:rsid w:val="009B586B"/>
    <w:rsid w:val="009B68DF"/>
    <w:rsid w:val="009C27E1"/>
    <w:rsid w:val="009C6E12"/>
    <w:rsid w:val="009D3205"/>
    <w:rsid w:val="009E4E5C"/>
    <w:rsid w:val="009E6008"/>
    <w:rsid w:val="009F315A"/>
    <w:rsid w:val="00A006EA"/>
    <w:rsid w:val="00A071B7"/>
    <w:rsid w:val="00A1203E"/>
    <w:rsid w:val="00A16D94"/>
    <w:rsid w:val="00A20F26"/>
    <w:rsid w:val="00A37127"/>
    <w:rsid w:val="00A4476F"/>
    <w:rsid w:val="00A500DE"/>
    <w:rsid w:val="00A62490"/>
    <w:rsid w:val="00A6297C"/>
    <w:rsid w:val="00A62B62"/>
    <w:rsid w:val="00A6480B"/>
    <w:rsid w:val="00A64E10"/>
    <w:rsid w:val="00A66662"/>
    <w:rsid w:val="00A702B4"/>
    <w:rsid w:val="00A709FE"/>
    <w:rsid w:val="00A7128D"/>
    <w:rsid w:val="00A90EC3"/>
    <w:rsid w:val="00A91DD8"/>
    <w:rsid w:val="00A91EA1"/>
    <w:rsid w:val="00AA18D0"/>
    <w:rsid w:val="00AB50E7"/>
    <w:rsid w:val="00AC64C6"/>
    <w:rsid w:val="00AD42A5"/>
    <w:rsid w:val="00B12204"/>
    <w:rsid w:val="00B16058"/>
    <w:rsid w:val="00B22D30"/>
    <w:rsid w:val="00B2722B"/>
    <w:rsid w:val="00B3397D"/>
    <w:rsid w:val="00B46D7D"/>
    <w:rsid w:val="00B54089"/>
    <w:rsid w:val="00B65261"/>
    <w:rsid w:val="00B72A57"/>
    <w:rsid w:val="00B72C9C"/>
    <w:rsid w:val="00B7435A"/>
    <w:rsid w:val="00B81CB3"/>
    <w:rsid w:val="00BB286A"/>
    <w:rsid w:val="00BB5C3D"/>
    <w:rsid w:val="00BC2BEE"/>
    <w:rsid w:val="00BC414C"/>
    <w:rsid w:val="00BD1A1E"/>
    <w:rsid w:val="00BD333A"/>
    <w:rsid w:val="00BD7DE0"/>
    <w:rsid w:val="00BE489D"/>
    <w:rsid w:val="00BF42DF"/>
    <w:rsid w:val="00BF5246"/>
    <w:rsid w:val="00C02526"/>
    <w:rsid w:val="00C13C7E"/>
    <w:rsid w:val="00C25AF7"/>
    <w:rsid w:val="00C272A4"/>
    <w:rsid w:val="00C40036"/>
    <w:rsid w:val="00C5436C"/>
    <w:rsid w:val="00C61EB1"/>
    <w:rsid w:val="00C63947"/>
    <w:rsid w:val="00C74D98"/>
    <w:rsid w:val="00C773C2"/>
    <w:rsid w:val="00C87067"/>
    <w:rsid w:val="00C91542"/>
    <w:rsid w:val="00C93F83"/>
    <w:rsid w:val="00CA0A7F"/>
    <w:rsid w:val="00CA1A4F"/>
    <w:rsid w:val="00CA3788"/>
    <w:rsid w:val="00CB1868"/>
    <w:rsid w:val="00CC2B58"/>
    <w:rsid w:val="00CC4CE1"/>
    <w:rsid w:val="00CE55FB"/>
    <w:rsid w:val="00CF12AD"/>
    <w:rsid w:val="00CF4987"/>
    <w:rsid w:val="00D04536"/>
    <w:rsid w:val="00D04708"/>
    <w:rsid w:val="00D177ED"/>
    <w:rsid w:val="00D178EA"/>
    <w:rsid w:val="00D17955"/>
    <w:rsid w:val="00D404AB"/>
    <w:rsid w:val="00D416A7"/>
    <w:rsid w:val="00D45019"/>
    <w:rsid w:val="00D46AD3"/>
    <w:rsid w:val="00D50EB2"/>
    <w:rsid w:val="00D54978"/>
    <w:rsid w:val="00D714E9"/>
    <w:rsid w:val="00D840D8"/>
    <w:rsid w:val="00D93A3F"/>
    <w:rsid w:val="00DB33E4"/>
    <w:rsid w:val="00DC5C95"/>
    <w:rsid w:val="00DD6D79"/>
    <w:rsid w:val="00DF4871"/>
    <w:rsid w:val="00E00318"/>
    <w:rsid w:val="00E01623"/>
    <w:rsid w:val="00E16142"/>
    <w:rsid w:val="00E2629E"/>
    <w:rsid w:val="00E54ED7"/>
    <w:rsid w:val="00E56B53"/>
    <w:rsid w:val="00E74273"/>
    <w:rsid w:val="00E972F0"/>
    <w:rsid w:val="00EA1C3D"/>
    <w:rsid w:val="00EA25F3"/>
    <w:rsid w:val="00ED7368"/>
    <w:rsid w:val="00EE5489"/>
    <w:rsid w:val="00EE5D3B"/>
    <w:rsid w:val="00F127D9"/>
    <w:rsid w:val="00F165BE"/>
    <w:rsid w:val="00F23C1B"/>
    <w:rsid w:val="00F3170A"/>
    <w:rsid w:val="00F42D41"/>
    <w:rsid w:val="00F507E3"/>
    <w:rsid w:val="00F52E35"/>
    <w:rsid w:val="00F57BA6"/>
    <w:rsid w:val="00F61B69"/>
    <w:rsid w:val="00F61D02"/>
    <w:rsid w:val="00F72D17"/>
    <w:rsid w:val="00F72DA5"/>
    <w:rsid w:val="00F77800"/>
    <w:rsid w:val="00F94D69"/>
    <w:rsid w:val="00FB2578"/>
    <w:rsid w:val="00FC01B0"/>
    <w:rsid w:val="00FC07DB"/>
    <w:rsid w:val="00FC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92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F4871"/>
  </w:style>
  <w:style w:type="paragraph" w:styleId="BalloonText">
    <w:name w:val="Balloon Text"/>
    <w:basedOn w:val="Normal"/>
    <w:link w:val="BalloonTextChar"/>
    <w:uiPriority w:val="99"/>
    <w:semiHidden/>
    <w:rsid w:val="00DF4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4871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514739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6602E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10.emf"/><Relationship Id="rId26" Type="http://schemas.openxmlformats.org/officeDocument/2006/relationships/image" Target="media/image16.wmf"/><Relationship Id="rId39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image" Target="media/image21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5" Type="http://schemas.openxmlformats.org/officeDocument/2006/relationships/image" Target="media/image15.emf"/><Relationship Id="rId33" Type="http://schemas.openxmlformats.org/officeDocument/2006/relationships/oleObject" Target="embeddings/oleObject10.bin"/><Relationship Id="rId38" Type="http://schemas.openxmlformats.org/officeDocument/2006/relationships/image" Target="media/image23.wmf"/><Relationship Id="rId2" Type="http://schemas.openxmlformats.org/officeDocument/2006/relationships/settings" Target="settings.xml"/><Relationship Id="rId16" Type="http://schemas.openxmlformats.org/officeDocument/2006/relationships/image" Target="media/image8.emf"/><Relationship Id="rId20" Type="http://schemas.openxmlformats.org/officeDocument/2006/relationships/oleObject" Target="embeddings/oleObject6.bin"/><Relationship Id="rId29" Type="http://schemas.openxmlformats.org/officeDocument/2006/relationships/image" Target="media/image18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4.emf"/><Relationship Id="rId32" Type="http://schemas.openxmlformats.org/officeDocument/2006/relationships/image" Target="media/image20.wmf"/><Relationship Id="rId37" Type="http://schemas.openxmlformats.org/officeDocument/2006/relationships/oleObject" Target="embeddings/oleObject12.bin"/><Relationship Id="rId40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7.emf"/><Relationship Id="rId23" Type="http://schemas.openxmlformats.org/officeDocument/2006/relationships/oleObject" Target="embeddings/oleObject7.bin"/><Relationship Id="rId28" Type="http://schemas.openxmlformats.org/officeDocument/2006/relationships/image" Target="media/image17.wmf"/><Relationship Id="rId36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image" Target="media/image11.wmf"/><Relationship Id="rId31" Type="http://schemas.openxmlformats.org/officeDocument/2006/relationships/image" Target="media/image19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450</TotalTime>
  <Pages>4</Pages>
  <Words>1031</Words>
  <Characters>5877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артем</cp:lastModifiedBy>
  <cp:revision>150</cp:revision>
  <cp:lastPrinted>2015-04-22T22:21:00Z</cp:lastPrinted>
  <dcterms:created xsi:type="dcterms:W3CDTF">2013-10-18T11:11:00Z</dcterms:created>
  <dcterms:modified xsi:type="dcterms:W3CDTF">2020-04-22T20:25:00Z</dcterms:modified>
</cp:coreProperties>
</file>